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4FA" w14:textId="77777777" w:rsidR="005178B0" w:rsidRDefault="005178B0" w:rsidP="005178B0"/>
    <w:p w14:paraId="5EF23C00" w14:textId="77777777" w:rsidR="00BB1E26" w:rsidRDefault="00BB1E26" w:rsidP="005178B0"/>
    <w:p w14:paraId="0DF4BC65" w14:textId="259A951E"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5A35EE">
        <w:rPr>
          <w:rFonts w:ascii="Arial Narrow" w:hAnsi="Arial Narrow"/>
          <w:sz w:val="22"/>
        </w:rPr>
        <w:t xml:space="preserve">December </w:t>
      </w:r>
      <w:r w:rsidR="00DB3876">
        <w:rPr>
          <w:rFonts w:ascii="Arial Narrow" w:hAnsi="Arial Narrow"/>
          <w:sz w:val="22"/>
        </w:rPr>
        <w:t xml:space="preserve"> </w:t>
      </w:r>
      <w:r w:rsidR="00736578">
        <w:rPr>
          <w:rFonts w:ascii="Arial Narrow" w:hAnsi="Arial Narrow"/>
          <w:sz w:val="22"/>
        </w:rPr>
        <w:t>2022</w:t>
      </w:r>
    </w:p>
    <w:p w14:paraId="00EC33DB" w14:textId="77777777"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F04CD">
        <w:rPr>
          <w:rFonts w:ascii="Arial Narrow" w:hAnsi="Arial Narrow"/>
          <w:sz w:val="22"/>
        </w:rPr>
        <w:t>JN-</w:t>
      </w:r>
      <w:r w:rsidR="00EC3BE8">
        <w:rPr>
          <w:rFonts w:ascii="Arial Narrow" w:hAnsi="Arial Narrow"/>
          <w:sz w:val="22"/>
        </w:rPr>
        <w:t>30/2022</w:t>
      </w:r>
    </w:p>
    <w:p w14:paraId="008DFEC7" w14:textId="77777777" w:rsidR="00BB1E26" w:rsidRDefault="00BB1E26" w:rsidP="005178B0"/>
    <w:p w14:paraId="6273BDD5" w14:textId="77777777" w:rsidR="00BB1E26" w:rsidRDefault="00BB1E26" w:rsidP="005178B0"/>
    <w:p w14:paraId="0D4679CC" w14:textId="77777777" w:rsidR="00BB1E26" w:rsidRDefault="00BB1E26" w:rsidP="005178B0"/>
    <w:p w14:paraId="63BB3111" w14:textId="77777777" w:rsidR="00BB1E26" w:rsidRDefault="00BB1E26" w:rsidP="005178B0"/>
    <w:p w14:paraId="1F564E97" w14:textId="77777777" w:rsidR="00990C82" w:rsidRDefault="00990C82" w:rsidP="00D02F20">
      <w:pPr>
        <w:rPr>
          <w:b/>
          <w:sz w:val="52"/>
          <w:szCs w:val="52"/>
        </w:rPr>
      </w:pPr>
    </w:p>
    <w:p w14:paraId="4D11C288" w14:textId="77777777"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14:paraId="3D60C6C7" w14:textId="77777777" w:rsidR="00B467D1" w:rsidRDefault="00B467D1" w:rsidP="00990C82">
      <w:pPr>
        <w:jc w:val="center"/>
        <w:rPr>
          <w:b/>
          <w:sz w:val="52"/>
          <w:szCs w:val="52"/>
        </w:rPr>
      </w:pPr>
    </w:p>
    <w:p w14:paraId="44B6A54C" w14:textId="77777777" w:rsidR="009D6C64" w:rsidRDefault="000D0881" w:rsidP="00990C82">
      <w:pPr>
        <w:jc w:val="center"/>
        <w:rPr>
          <w:rFonts w:ascii="Arial Narrow" w:hAnsi="Arial Narrow"/>
          <w:b/>
          <w:sz w:val="40"/>
          <w:szCs w:val="40"/>
        </w:rPr>
      </w:pPr>
      <w:r>
        <w:rPr>
          <w:rFonts w:ascii="Arial Narrow" w:hAnsi="Arial Narrow"/>
          <w:b/>
          <w:sz w:val="40"/>
          <w:szCs w:val="40"/>
        </w:rPr>
        <w:t>ZOBOZDRAVNIŠKI STOLI</w:t>
      </w:r>
    </w:p>
    <w:p w14:paraId="2DF028C1" w14:textId="77777777" w:rsidR="009D6C64" w:rsidRDefault="009D6C64" w:rsidP="00990C82">
      <w:pPr>
        <w:jc w:val="center"/>
        <w:rPr>
          <w:rFonts w:ascii="Arial Narrow" w:hAnsi="Arial Narrow"/>
          <w:b/>
          <w:sz w:val="40"/>
          <w:szCs w:val="40"/>
        </w:rPr>
      </w:pPr>
    </w:p>
    <w:p w14:paraId="71584D46" w14:textId="77777777" w:rsidR="009D6C64" w:rsidRDefault="009D6C64" w:rsidP="00990C82">
      <w:pPr>
        <w:jc w:val="center"/>
        <w:rPr>
          <w:rFonts w:ascii="Arial Narrow" w:hAnsi="Arial Narrow"/>
          <w:b/>
          <w:sz w:val="40"/>
          <w:szCs w:val="40"/>
        </w:rPr>
      </w:pPr>
    </w:p>
    <w:p w14:paraId="63997C79" w14:textId="77777777"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14:paraId="12492C84" w14:textId="77777777" w:rsidR="00990C82" w:rsidRPr="00152883" w:rsidRDefault="00990C82" w:rsidP="00990C82">
      <w:pPr>
        <w:jc w:val="center"/>
        <w:rPr>
          <w:b/>
          <w:sz w:val="52"/>
          <w:szCs w:val="52"/>
        </w:rPr>
      </w:pPr>
    </w:p>
    <w:p w14:paraId="1C3D6F6A" w14:textId="77777777" w:rsidR="00990C82" w:rsidRPr="00B467D1" w:rsidRDefault="00EF04CD" w:rsidP="00990C82">
      <w:pPr>
        <w:jc w:val="center"/>
        <w:rPr>
          <w:rFonts w:ascii="Arial Narrow" w:hAnsi="Arial Narrow"/>
          <w:b/>
          <w:sz w:val="40"/>
          <w:szCs w:val="40"/>
        </w:rPr>
      </w:pPr>
      <w:r>
        <w:rPr>
          <w:rFonts w:ascii="Arial Narrow" w:hAnsi="Arial Narrow"/>
          <w:b/>
          <w:sz w:val="40"/>
          <w:szCs w:val="40"/>
        </w:rPr>
        <w:t>JN-</w:t>
      </w:r>
      <w:r w:rsidR="00EC3BE8">
        <w:rPr>
          <w:rFonts w:ascii="Arial Narrow" w:hAnsi="Arial Narrow"/>
          <w:b/>
          <w:sz w:val="40"/>
          <w:szCs w:val="40"/>
        </w:rPr>
        <w:t>30/2022</w:t>
      </w:r>
    </w:p>
    <w:p w14:paraId="7BE7F678" w14:textId="77777777" w:rsidR="00990C82" w:rsidRDefault="00990C82" w:rsidP="00D02F20">
      <w:pPr>
        <w:rPr>
          <w:b/>
          <w:sz w:val="52"/>
          <w:szCs w:val="52"/>
        </w:rPr>
      </w:pPr>
    </w:p>
    <w:p w14:paraId="0CE745F2" w14:textId="77777777" w:rsidR="00D02F20" w:rsidRDefault="00D02F20" w:rsidP="00D02F20">
      <w:pPr>
        <w:rPr>
          <w:b/>
          <w:sz w:val="52"/>
          <w:szCs w:val="52"/>
        </w:rPr>
      </w:pPr>
    </w:p>
    <w:p w14:paraId="1F72FB34" w14:textId="77777777" w:rsidR="009D6C64" w:rsidRDefault="009D6C64" w:rsidP="00D02F20">
      <w:pPr>
        <w:rPr>
          <w:b/>
          <w:sz w:val="52"/>
          <w:szCs w:val="52"/>
        </w:rPr>
      </w:pPr>
    </w:p>
    <w:p w14:paraId="191BCCC4" w14:textId="77777777" w:rsidR="009D6C64" w:rsidRDefault="009D6C64" w:rsidP="00D02F20">
      <w:pPr>
        <w:rPr>
          <w:b/>
          <w:sz w:val="52"/>
          <w:szCs w:val="52"/>
        </w:rPr>
      </w:pPr>
    </w:p>
    <w:p w14:paraId="5A8B2AA2" w14:textId="77777777" w:rsidR="009D6C64" w:rsidRDefault="009D6C64" w:rsidP="00D02F20">
      <w:pPr>
        <w:rPr>
          <w:b/>
          <w:sz w:val="52"/>
          <w:szCs w:val="52"/>
        </w:rPr>
      </w:pPr>
    </w:p>
    <w:p w14:paraId="27EF61DE" w14:textId="77777777" w:rsidR="009D6C64" w:rsidRDefault="009D6C64" w:rsidP="00D02F20">
      <w:pPr>
        <w:rPr>
          <w:b/>
          <w:sz w:val="52"/>
          <w:szCs w:val="52"/>
        </w:rPr>
      </w:pPr>
    </w:p>
    <w:p w14:paraId="258A5366" w14:textId="77777777" w:rsidR="009D6C64" w:rsidRDefault="009D6C64" w:rsidP="00D02F20">
      <w:pPr>
        <w:rPr>
          <w:b/>
          <w:sz w:val="52"/>
          <w:szCs w:val="52"/>
        </w:rPr>
      </w:pPr>
    </w:p>
    <w:p w14:paraId="46AE2A0D" w14:textId="77777777"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911D2" w14:paraId="0B5D6EE7" w14:textId="77777777" w:rsidTr="009911D2">
        <w:tc>
          <w:tcPr>
            <w:tcW w:w="4605" w:type="dxa"/>
          </w:tcPr>
          <w:p w14:paraId="228FFED4" w14:textId="77777777" w:rsidR="009911D2" w:rsidRDefault="009911D2" w:rsidP="009911D2">
            <w:pPr>
              <w:jc w:val="center"/>
              <w:rPr>
                <w:rFonts w:ascii="Arial Narrow" w:hAnsi="Arial Narrow"/>
                <w:sz w:val="22"/>
              </w:rPr>
            </w:pPr>
            <w:r>
              <w:rPr>
                <w:rFonts w:ascii="Arial Narrow" w:hAnsi="Arial Narrow"/>
                <w:sz w:val="22"/>
              </w:rPr>
              <w:t>Žig:</w:t>
            </w:r>
          </w:p>
        </w:tc>
        <w:tc>
          <w:tcPr>
            <w:tcW w:w="4605" w:type="dxa"/>
          </w:tcPr>
          <w:p w14:paraId="092FD725" w14:textId="77777777"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14:paraId="6963F55D" w14:textId="77777777" w:rsidTr="009911D2">
        <w:tc>
          <w:tcPr>
            <w:tcW w:w="4605" w:type="dxa"/>
          </w:tcPr>
          <w:p w14:paraId="1A7439D6" w14:textId="77777777" w:rsidR="009911D2" w:rsidRDefault="009911D2" w:rsidP="009D6C64">
            <w:pPr>
              <w:rPr>
                <w:rFonts w:ascii="Arial Narrow" w:hAnsi="Arial Narrow"/>
                <w:sz w:val="22"/>
              </w:rPr>
            </w:pPr>
          </w:p>
        </w:tc>
        <w:tc>
          <w:tcPr>
            <w:tcW w:w="4605" w:type="dxa"/>
          </w:tcPr>
          <w:p w14:paraId="77DB76C5" w14:textId="77777777" w:rsidR="009911D2" w:rsidRDefault="009911D2" w:rsidP="009911D2">
            <w:pPr>
              <w:jc w:val="center"/>
              <w:rPr>
                <w:rFonts w:ascii="Arial Narrow" w:hAnsi="Arial Narrow"/>
                <w:sz w:val="22"/>
              </w:rPr>
            </w:pPr>
          </w:p>
          <w:p w14:paraId="39684DF7" w14:textId="77777777" w:rsidR="009911D2" w:rsidRDefault="009911D2" w:rsidP="009911D2">
            <w:pPr>
              <w:jc w:val="center"/>
              <w:rPr>
                <w:rFonts w:ascii="Arial Narrow" w:hAnsi="Arial Narrow"/>
                <w:sz w:val="22"/>
              </w:rPr>
            </w:pPr>
            <w:r>
              <w:rPr>
                <w:rFonts w:ascii="Arial Narrow" w:hAnsi="Arial Narrow"/>
                <w:sz w:val="22"/>
              </w:rPr>
              <w:t>prof. dr. Antonija Poplas Susič, dr. med., spec.</w:t>
            </w:r>
          </w:p>
          <w:p w14:paraId="7183D3DF" w14:textId="77777777" w:rsidR="009911D2" w:rsidRDefault="009911D2" w:rsidP="009911D2">
            <w:pPr>
              <w:jc w:val="center"/>
              <w:rPr>
                <w:rFonts w:ascii="Arial Narrow" w:hAnsi="Arial Narrow"/>
                <w:sz w:val="22"/>
              </w:rPr>
            </w:pPr>
          </w:p>
        </w:tc>
      </w:tr>
    </w:tbl>
    <w:p w14:paraId="3AC8EB98" w14:textId="77777777" w:rsidR="009D6C64" w:rsidRPr="00CC257E" w:rsidRDefault="009D6C64" w:rsidP="009D6C64">
      <w:pPr>
        <w:rPr>
          <w:rFonts w:ascii="Arial Narrow" w:hAnsi="Arial Narrow"/>
          <w:sz w:val="22"/>
        </w:rPr>
      </w:pPr>
    </w:p>
    <w:p w14:paraId="4902F4E5" w14:textId="77777777"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14:paraId="1179C465" w14:textId="77777777" w:rsidR="009D6C64" w:rsidRDefault="009D6C64" w:rsidP="009D6C64">
      <w:pPr>
        <w:ind w:left="4248" w:firstLine="708"/>
      </w:pPr>
      <w:r>
        <w:tab/>
      </w:r>
    </w:p>
    <w:p w14:paraId="077009F2" w14:textId="77777777" w:rsidR="00990C82" w:rsidRDefault="0077559D" w:rsidP="00152883">
      <w:pPr>
        <w:jc w:val="center"/>
        <w:rPr>
          <w:b/>
          <w:szCs w:val="20"/>
        </w:rPr>
      </w:pPr>
      <w:r>
        <w:rPr>
          <w:b/>
          <w:szCs w:val="20"/>
        </w:rPr>
        <w:br w:type="page"/>
      </w:r>
    </w:p>
    <w:p w14:paraId="703A45AE" w14:textId="77777777" w:rsidR="00F01878" w:rsidRPr="00767B2D" w:rsidRDefault="00F01878" w:rsidP="00A42DA9">
      <w:pPr>
        <w:pStyle w:val="Naslov1"/>
      </w:pPr>
      <w:r w:rsidRPr="00767B2D">
        <w:lastRenderedPageBreak/>
        <w:t>POVABILO K SODELOVANJU</w:t>
      </w:r>
    </w:p>
    <w:p w14:paraId="069009F8" w14:textId="77777777" w:rsidR="00F01878" w:rsidRPr="00E7430E" w:rsidRDefault="00736578" w:rsidP="00F018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14:paraId="5EDB15FB" w14:textId="77777777" w:rsidR="00F01878" w:rsidRPr="00A42DA9" w:rsidRDefault="00F01878" w:rsidP="00F01878">
      <w:pPr>
        <w:pStyle w:val="Naslov2"/>
      </w:pPr>
      <w:r w:rsidRPr="00E7430E">
        <w:t>Podatki o naročniku</w:t>
      </w:r>
    </w:p>
    <w:p w14:paraId="15E72271" w14:textId="77777777" w:rsidR="00F01878" w:rsidRPr="00E7430E" w:rsidRDefault="00F01878" w:rsidP="00F01878">
      <w:pPr>
        <w:rPr>
          <w:rFonts w:ascii="Arial Narrow" w:hAnsi="Arial Narrow"/>
          <w:szCs w:val="20"/>
        </w:rPr>
      </w:pPr>
      <w:r w:rsidRPr="00E7430E">
        <w:rPr>
          <w:rFonts w:ascii="Arial Narrow" w:hAnsi="Arial Narrow"/>
          <w:szCs w:val="20"/>
        </w:rPr>
        <w:t>Ime in sedež naročnika:</w:t>
      </w:r>
    </w:p>
    <w:p w14:paraId="5F20FDE0" w14:textId="77777777" w:rsidR="00F01878" w:rsidRPr="00E7430E" w:rsidRDefault="00F01878" w:rsidP="00F01878">
      <w:pPr>
        <w:rPr>
          <w:rFonts w:ascii="Arial Narrow" w:hAnsi="Arial Narrow"/>
          <w:szCs w:val="20"/>
        </w:rPr>
      </w:pPr>
      <w:r w:rsidRPr="00E7430E">
        <w:rPr>
          <w:rFonts w:ascii="Arial Narrow" w:hAnsi="Arial Narrow"/>
          <w:szCs w:val="20"/>
        </w:rPr>
        <w:t>ZDRAVSTVENI DOM LJUBLJANA</w:t>
      </w:r>
    </w:p>
    <w:p w14:paraId="0FB85664" w14:textId="77777777" w:rsidR="00F01878" w:rsidRPr="00E7430E" w:rsidRDefault="00F01878" w:rsidP="00F01878">
      <w:pPr>
        <w:rPr>
          <w:rFonts w:ascii="Arial Narrow" w:hAnsi="Arial Narrow"/>
          <w:szCs w:val="20"/>
        </w:rPr>
      </w:pPr>
      <w:r w:rsidRPr="00E7430E">
        <w:rPr>
          <w:rFonts w:ascii="Arial Narrow" w:hAnsi="Arial Narrow"/>
          <w:szCs w:val="20"/>
        </w:rPr>
        <w:t>Metelkova ulica 9</w:t>
      </w:r>
    </w:p>
    <w:p w14:paraId="2DD6EFE7" w14:textId="77777777" w:rsidR="00F01878" w:rsidRPr="00E7430E" w:rsidRDefault="00F01878" w:rsidP="00A42DA9">
      <w:pPr>
        <w:rPr>
          <w:rFonts w:ascii="Arial Narrow" w:hAnsi="Arial Narrow"/>
          <w:szCs w:val="20"/>
        </w:rPr>
      </w:pPr>
      <w:r w:rsidRPr="00E7430E">
        <w:rPr>
          <w:rFonts w:ascii="Arial Narrow" w:hAnsi="Arial Narrow"/>
          <w:szCs w:val="20"/>
        </w:rPr>
        <w:t>1000 Ljubljana</w:t>
      </w:r>
    </w:p>
    <w:p w14:paraId="29BE45E3" w14:textId="77777777" w:rsidR="00F01878" w:rsidRPr="00E7430E" w:rsidRDefault="00F01878" w:rsidP="00A42DA9">
      <w:pPr>
        <w:pStyle w:val="Naslov2"/>
      </w:pPr>
      <w:r w:rsidRPr="00E7430E">
        <w:t>Predmet javnega naročila</w:t>
      </w:r>
    </w:p>
    <w:p w14:paraId="038BEE8F" w14:textId="77777777" w:rsidR="00F01878" w:rsidRPr="00E7430E" w:rsidRDefault="00F01878" w:rsidP="00F01878">
      <w:pPr>
        <w:pStyle w:val="Telobesedila31"/>
        <w:widowControl/>
        <w:rPr>
          <w:rFonts w:ascii="Arial Narrow" w:hAnsi="Arial Narrow"/>
          <w:sz w:val="20"/>
        </w:rPr>
      </w:pPr>
    </w:p>
    <w:p w14:paraId="2A4B964D" w14:textId="77777777" w:rsidR="00F01878" w:rsidRDefault="009D5DAD" w:rsidP="00F01878">
      <w:pPr>
        <w:rPr>
          <w:rFonts w:ascii="Arial Narrow" w:hAnsi="Arial Narrow"/>
          <w:szCs w:val="20"/>
        </w:rPr>
      </w:pPr>
      <w:r>
        <w:rPr>
          <w:rFonts w:ascii="Arial Narrow" w:hAnsi="Arial Narrow"/>
          <w:szCs w:val="20"/>
        </w:rPr>
        <w:t>ZOBOZDRAVNIŠKI STOLI</w:t>
      </w:r>
    </w:p>
    <w:p w14:paraId="30D1E436" w14:textId="77777777" w:rsidR="009D5DAD" w:rsidRDefault="009D5DAD" w:rsidP="00F01878">
      <w:pPr>
        <w:rPr>
          <w:rFonts w:ascii="Arial Narrow" w:hAnsi="Arial Narrow"/>
          <w:szCs w:val="20"/>
        </w:rPr>
      </w:pPr>
    </w:p>
    <w:p w14:paraId="0AAB2B3B" w14:textId="60589639" w:rsidR="00FE10D4" w:rsidRPr="00E150D8" w:rsidRDefault="00FE10D4" w:rsidP="007619CB">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6 kos zobozdravniški stol</w:t>
      </w:r>
    </w:p>
    <w:p w14:paraId="63A62543" w14:textId="3623AC2D" w:rsidR="00E20694" w:rsidRPr="00E150D8" w:rsidRDefault="00FE10D4" w:rsidP="00F01878">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29 kos zobozdravniški stol</w:t>
      </w:r>
    </w:p>
    <w:p w14:paraId="77F06955" w14:textId="77777777" w:rsidR="00F01878" w:rsidRPr="00E7430E" w:rsidRDefault="00F01878" w:rsidP="00A42DA9">
      <w:pPr>
        <w:pStyle w:val="Naslov2"/>
      </w:pPr>
      <w:r w:rsidRPr="00E7430E">
        <w:t>Čas trajanja pogodbe</w:t>
      </w:r>
    </w:p>
    <w:p w14:paraId="5D05D498" w14:textId="77777777" w:rsidR="00F01878" w:rsidRPr="00E7430E" w:rsidRDefault="00F01878" w:rsidP="00F01878">
      <w:pPr>
        <w:rPr>
          <w:rFonts w:ascii="Arial Narrow" w:hAnsi="Arial Narrow"/>
          <w:szCs w:val="20"/>
        </w:rPr>
      </w:pPr>
    </w:p>
    <w:p w14:paraId="43B9A8A8" w14:textId="77777777" w:rsidR="00053B7D" w:rsidRPr="00E7430E" w:rsidRDefault="00EF04CD" w:rsidP="00F01878">
      <w:pPr>
        <w:rPr>
          <w:rFonts w:ascii="Arial Narrow" w:hAnsi="Arial Narrow"/>
          <w:szCs w:val="20"/>
        </w:rPr>
      </w:pPr>
      <w:r>
        <w:rPr>
          <w:rFonts w:ascii="Arial Narrow" w:hAnsi="Arial Narrow"/>
          <w:szCs w:val="20"/>
        </w:rPr>
        <w:t>Enkraten nakup</w:t>
      </w:r>
    </w:p>
    <w:p w14:paraId="4487FBEA" w14:textId="77777777" w:rsidR="00F01878" w:rsidRPr="00A42DA9" w:rsidRDefault="00F01878" w:rsidP="00F01878">
      <w:pPr>
        <w:pStyle w:val="Naslov2"/>
      </w:pPr>
      <w:r w:rsidRPr="00E7430E">
        <w:t>Vrsta postopka</w:t>
      </w:r>
    </w:p>
    <w:p w14:paraId="2FD81368" w14:textId="77777777" w:rsidR="00F01878" w:rsidRPr="00E7430E" w:rsidRDefault="00053B7D" w:rsidP="00F01878">
      <w:pPr>
        <w:rPr>
          <w:rFonts w:ascii="Arial Narrow" w:hAnsi="Arial Narrow"/>
          <w:szCs w:val="20"/>
        </w:rPr>
      </w:pPr>
      <w:r w:rsidRPr="00E7430E">
        <w:rPr>
          <w:rFonts w:ascii="Arial Narrow" w:hAnsi="Arial Narrow"/>
          <w:szCs w:val="20"/>
        </w:rPr>
        <w:t>Odprti postopek</w:t>
      </w:r>
    </w:p>
    <w:p w14:paraId="0F6D36A1" w14:textId="77777777" w:rsidR="00F01878" w:rsidRPr="00E7430E" w:rsidRDefault="00F01878" w:rsidP="00A42DA9">
      <w:pPr>
        <w:pStyle w:val="Naslov1"/>
      </w:pPr>
      <w:r w:rsidRPr="00E7430E">
        <w:t>NAVODILA PONUDNIKOM ZA IZDELAVO PONUDBE</w:t>
      </w:r>
    </w:p>
    <w:p w14:paraId="6BD57AA7" w14:textId="77777777"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14:paraId="77CF5366" w14:textId="77777777" w:rsidR="00F01878" w:rsidRPr="00E7430E" w:rsidRDefault="00F01878" w:rsidP="00F01878">
      <w:pPr>
        <w:ind w:right="49"/>
        <w:rPr>
          <w:rFonts w:ascii="Arial Narrow" w:hAnsi="Arial Narrow"/>
          <w:szCs w:val="20"/>
        </w:rPr>
      </w:pPr>
    </w:p>
    <w:p w14:paraId="67BF5E46" w14:textId="77777777"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14:paraId="339084C3" w14:textId="77777777" w:rsidR="00F01878" w:rsidRPr="00E7430E" w:rsidRDefault="00F01878" w:rsidP="00F01878">
      <w:pPr>
        <w:ind w:right="49"/>
        <w:rPr>
          <w:rFonts w:ascii="Arial Narrow" w:hAnsi="Arial Narrow"/>
          <w:szCs w:val="20"/>
        </w:rPr>
      </w:pPr>
    </w:p>
    <w:p w14:paraId="4A4204CE" w14:textId="77777777" w:rsidR="00A41B29"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14:paraId="61BF361D" w14:textId="77777777" w:rsidR="00A41B29" w:rsidRPr="00A42DA9" w:rsidRDefault="00A41B29" w:rsidP="00F01878">
      <w:pPr>
        <w:pStyle w:val="Naslov1"/>
      </w:pPr>
      <w:bookmarkStart w:id="0" w:name="_Toc514930611"/>
      <w:r w:rsidRPr="00A41B29">
        <w:t>NAČIN ODDAJE JAVNEGA NAROČILA</w:t>
      </w:r>
      <w:bookmarkEnd w:id="0"/>
    </w:p>
    <w:p w14:paraId="7F8BEA39" w14:textId="77777777"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w:t>
      </w:r>
      <w:r w:rsidRPr="00904E87">
        <w:rPr>
          <w:rFonts w:ascii="Arial Narrow" w:hAnsi="Arial Narrow"/>
          <w:szCs w:val="20"/>
        </w:rPr>
        <w:t xml:space="preserve">oddal </w:t>
      </w:r>
      <w:r w:rsidR="00DC51A0" w:rsidRPr="00904E87">
        <w:rPr>
          <w:rFonts w:ascii="Arial Narrow" w:hAnsi="Arial Narrow"/>
          <w:szCs w:val="20"/>
        </w:rPr>
        <w:t>po sklopih</w:t>
      </w:r>
      <w:r w:rsidRPr="00904E87">
        <w:rPr>
          <w:rFonts w:ascii="Arial Narrow" w:hAnsi="Arial Narrow"/>
          <w:szCs w:val="20"/>
        </w:rPr>
        <w:t>.</w:t>
      </w:r>
    </w:p>
    <w:p w14:paraId="35A577EE" w14:textId="77777777" w:rsidR="00A41B29" w:rsidRPr="00442B20" w:rsidRDefault="00A41B29" w:rsidP="00A41B29">
      <w:pPr>
        <w:rPr>
          <w:rFonts w:ascii="Arial Narrow" w:hAnsi="Arial Narrow"/>
          <w:szCs w:val="20"/>
        </w:rPr>
      </w:pPr>
    </w:p>
    <w:p w14:paraId="27F6BC9B" w14:textId="2750B192" w:rsidR="00A41B29" w:rsidRPr="009D6C64" w:rsidRDefault="00A41B29" w:rsidP="00A41B29">
      <w:pPr>
        <w:rPr>
          <w:rFonts w:ascii="Arial Narrow" w:hAnsi="Arial Narrow"/>
          <w:szCs w:val="20"/>
        </w:rPr>
      </w:pPr>
      <w:r w:rsidRPr="00442B20">
        <w:rPr>
          <w:rFonts w:ascii="Arial Narrow" w:hAnsi="Arial Narrow"/>
          <w:szCs w:val="20"/>
        </w:rPr>
        <w:t xml:space="preserve">Ponudnik mora ponuditi vse razpisane postavke ponudbenega predračuna. V primeru, da bo ponudnik </w:t>
      </w:r>
      <w:r w:rsidRPr="009D6C64">
        <w:rPr>
          <w:rFonts w:ascii="Arial Narrow" w:hAnsi="Arial Narrow"/>
          <w:szCs w:val="20"/>
        </w:rPr>
        <w:t xml:space="preserve">posamezno postavko pustil neizpolnjeno, bo </w:t>
      </w:r>
      <w:r>
        <w:rPr>
          <w:rFonts w:ascii="Arial Narrow" w:hAnsi="Arial Narrow"/>
          <w:szCs w:val="20"/>
        </w:rPr>
        <w:t xml:space="preserve">naročnik smatral, da bo ponudnik </w:t>
      </w:r>
      <w:r w:rsidR="00545B71">
        <w:rPr>
          <w:rFonts w:ascii="Arial Narrow" w:hAnsi="Arial Narrow"/>
          <w:szCs w:val="20"/>
        </w:rPr>
        <w:t>ne izpolnjuje tehnične zahteve</w:t>
      </w:r>
      <w:r w:rsidRPr="009D6C64">
        <w:rPr>
          <w:rFonts w:ascii="Arial Narrow" w:hAnsi="Arial Narrow"/>
          <w:szCs w:val="20"/>
        </w:rPr>
        <w:t>.</w:t>
      </w:r>
    </w:p>
    <w:p w14:paraId="3FAE434D" w14:textId="77777777" w:rsidR="00A41B29" w:rsidRPr="009D6C64" w:rsidRDefault="00A41B29" w:rsidP="00A41B29">
      <w:pPr>
        <w:rPr>
          <w:rFonts w:ascii="Arial Narrow" w:hAnsi="Arial Narrow"/>
          <w:szCs w:val="20"/>
        </w:rPr>
      </w:pPr>
    </w:p>
    <w:p w14:paraId="1B58B545" w14:textId="0CEF0D4E"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w:t>
      </w:r>
      <w:r w:rsidR="00521C5B">
        <w:rPr>
          <w:rFonts w:ascii="Arial Narrow" w:hAnsi="Arial Narrow"/>
          <w:szCs w:val="20"/>
        </w:rPr>
        <w:t>ni dopustna</w:t>
      </w:r>
      <w:r>
        <w:rPr>
          <w:rFonts w:ascii="Arial Narrow" w:hAnsi="Arial Narrow"/>
          <w:szCs w:val="20"/>
        </w:rPr>
        <w:t xml:space="preserve"> in se ne bo upoštevala</w:t>
      </w:r>
      <w:r w:rsidRPr="00A86ACC">
        <w:rPr>
          <w:rFonts w:ascii="Arial Narrow" w:hAnsi="Arial Narrow"/>
          <w:szCs w:val="20"/>
        </w:rPr>
        <w:t xml:space="preserve">. </w:t>
      </w:r>
    </w:p>
    <w:p w14:paraId="352ED8CE" w14:textId="77777777" w:rsidR="00A41B29" w:rsidRPr="009D6C64" w:rsidRDefault="00A41B29" w:rsidP="00A41B29">
      <w:pPr>
        <w:rPr>
          <w:rFonts w:ascii="Arial Narrow" w:hAnsi="Arial Narrow"/>
          <w:szCs w:val="20"/>
        </w:rPr>
      </w:pPr>
    </w:p>
    <w:p w14:paraId="61402E47" w14:textId="77777777" w:rsidR="00C0789D" w:rsidRPr="00E7430E" w:rsidRDefault="00A41B29" w:rsidP="00F01878">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14:paraId="763C32A8" w14:textId="77777777" w:rsidR="00F01878" w:rsidRPr="00E7430E" w:rsidRDefault="00F01878" w:rsidP="00A42DA9">
      <w:pPr>
        <w:pStyle w:val="Naslov1"/>
      </w:pPr>
      <w:r w:rsidRPr="00E7430E">
        <w:lastRenderedPageBreak/>
        <w:t>Vsebina ponudbe</w:t>
      </w:r>
    </w:p>
    <w:p w14:paraId="7E704133" w14:textId="77777777" w:rsidR="00F01878" w:rsidRPr="00E7430E" w:rsidRDefault="00F01878" w:rsidP="00F01878">
      <w:pPr>
        <w:rPr>
          <w:rFonts w:ascii="Arial Narrow" w:hAnsi="Arial Narrow"/>
          <w:szCs w:val="20"/>
        </w:rPr>
      </w:pPr>
    </w:p>
    <w:p w14:paraId="33825091" w14:textId="77777777"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14:paraId="29599B13" w14:textId="77777777" w:rsidR="00F01878" w:rsidRPr="00BE610C" w:rsidRDefault="00BE610C" w:rsidP="00BE610C">
      <w:pPr>
        <w:rPr>
          <w:rFonts w:ascii="Arial Narrow" w:hAnsi="Arial Narrow"/>
        </w:rPr>
      </w:pPr>
      <w:r w:rsidRPr="00BE610C">
        <w:rPr>
          <w:rFonts w:ascii="Arial Narrow" w:hAnsi="Arial Narrow"/>
        </w:rPr>
        <w:t xml:space="preserve">Priloga 1: </w:t>
      </w:r>
      <w:r w:rsidR="00F01878" w:rsidRPr="00BE610C">
        <w:rPr>
          <w:rFonts w:ascii="Arial Narrow" w:hAnsi="Arial Narrow"/>
        </w:rPr>
        <w:t xml:space="preserve">Podatki o ponudniku </w:t>
      </w:r>
    </w:p>
    <w:p w14:paraId="6D9EFDEB" w14:textId="77777777" w:rsidR="00F01878"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Priloga 2:</w:t>
      </w:r>
      <w:r w:rsidR="00053B7D" w:rsidRPr="00BE610C">
        <w:rPr>
          <w:rFonts w:ascii="Arial Narrow" w:hAnsi="Arial Narrow"/>
          <w:szCs w:val="20"/>
        </w:rPr>
        <w:t>Izpolnjen obrazec PONUDBENI PREDRAČUN</w:t>
      </w:r>
    </w:p>
    <w:p w14:paraId="07800E4B" w14:textId="77777777" w:rsidR="00E7430E"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 xml:space="preserve">Priloga 3: </w:t>
      </w:r>
      <w:r w:rsidR="00E7430E" w:rsidRPr="00BE610C">
        <w:rPr>
          <w:rFonts w:ascii="Arial Narrow" w:hAnsi="Arial Narrow"/>
          <w:szCs w:val="20"/>
        </w:rPr>
        <w:t xml:space="preserve">Izpolnjen obrazec POVZETEK PREDRAČUNA </w:t>
      </w:r>
      <w:r w:rsidR="00EF04CD" w:rsidRPr="00BE610C">
        <w:rPr>
          <w:rFonts w:ascii="Arial Narrow" w:hAnsi="Arial Narrow"/>
          <w:szCs w:val="20"/>
        </w:rPr>
        <w:t>–</w:t>
      </w:r>
      <w:r w:rsidR="00E7430E" w:rsidRPr="00BE610C">
        <w:rPr>
          <w:rFonts w:ascii="Arial Narrow" w:hAnsi="Arial Narrow"/>
          <w:szCs w:val="20"/>
        </w:rPr>
        <w:t xml:space="preserve"> REKAPITULACIJA</w:t>
      </w:r>
    </w:p>
    <w:p w14:paraId="56B118B4" w14:textId="4901C5E3" w:rsidR="00EF04CD" w:rsidRPr="00E14A51" w:rsidRDefault="00E14A51" w:rsidP="00E14A51">
      <w:pPr>
        <w:tabs>
          <w:tab w:val="left" w:pos="993"/>
        </w:tabs>
        <w:spacing w:line="240" w:lineRule="auto"/>
        <w:ind w:right="80"/>
        <w:rPr>
          <w:rFonts w:ascii="Arial Narrow" w:hAnsi="Arial Narrow"/>
          <w:szCs w:val="20"/>
        </w:rPr>
      </w:pPr>
      <w:r>
        <w:rPr>
          <w:rFonts w:ascii="Arial Narrow" w:hAnsi="Arial Narrow"/>
          <w:szCs w:val="20"/>
        </w:rPr>
        <w:t xml:space="preserve">priloga 4: </w:t>
      </w:r>
      <w:r w:rsidR="00DE312E">
        <w:rPr>
          <w:rFonts w:ascii="Arial Narrow" w:hAnsi="Arial Narrow"/>
          <w:szCs w:val="20"/>
        </w:rPr>
        <w:t>K</w:t>
      </w:r>
      <w:r w:rsidR="00EF04CD" w:rsidRPr="00E14A51">
        <w:rPr>
          <w:rFonts w:ascii="Arial Narrow" w:hAnsi="Arial Narrow"/>
          <w:szCs w:val="20"/>
        </w:rPr>
        <w:t>atalogi, prospekti</w:t>
      </w:r>
    </w:p>
    <w:p w14:paraId="630D99D7" w14:textId="0D2CA666" w:rsidR="00F01878" w:rsidRPr="00E14A51"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5: </w:t>
      </w:r>
      <w:r w:rsidR="00DE312E">
        <w:rPr>
          <w:rFonts w:ascii="Arial Narrow" w:hAnsi="Arial Narrow"/>
          <w:szCs w:val="20"/>
        </w:rPr>
        <w:t>V</w:t>
      </w:r>
      <w:r w:rsidR="00053B7D" w:rsidRPr="00E14A51">
        <w:rPr>
          <w:rFonts w:ascii="Arial Narrow" w:hAnsi="Arial Narrow"/>
          <w:szCs w:val="20"/>
        </w:rPr>
        <w:t>zorec POGODBA</w:t>
      </w:r>
    </w:p>
    <w:p w14:paraId="1BD3AEE4" w14:textId="77777777"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6: </w:t>
      </w:r>
      <w:r w:rsidR="00053B7D" w:rsidRPr="00E7430E">
        <w:rPr>
          <w:rFonts w:ascii="Arial Narrow" w:hAnsi="Arial Narrow"/>
          <w:szCs w:val="20"/>
        </w:rPr>
        <w:t>Izpolnjen ESPD obrazec (za vse gospodarske subjekte v ponudbi),</w:t>
      </w:r>
    </w:p>
    <w:p w14:paraId="22E915E1"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7: </w:t>
      </w:r>
      <w:r w:rsidR="009D5DAD">
        <w:rPr>
          <w:rFonts w:ascii="Arial Narrow" w:hAnsi="Arial Narrow"/>
          <w:szCs w:val="20"/>
        </w:rPr>
        <w:t>Potrdila vseh bank, pri katerih ima ponudnik odprt transakcijski račun ali BON obrazec,</w:t>
      </w:r>
    </w:p>
    <w:p w14:paraId="62F9234A"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8: </w:t>
      </w:r>
      <w:r w:rsidR="009D5DAD">
        <w:rPr>
          <w:rFonts w:ascii="Arial Narrow" w:hAnsi="Arial Narrow"/>
          <w:szCs w:val="20"/>
        </w:rPr>
        <w:t>Potrdila Ministrstva za pravosodje iz kazenske evidence,</w:t>
      </w:r>
    </w:p>
    <w:p w14:paraId="0ACBC3D3" w14:textId="77777777" w:rsidR="009D5DAD"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9: </w:t>
      </w:r>
      <w:r w:rsidR="009D5DAD">
        <w:rPr>
          <w:rFonts w:ascii="Arial Narrow" w:hAnsi="Arial Narrow"/>
          <w:szCs w:val="20"/>
        </w:rPr>
        <w:t>Izjava za pridobitev podatkov s pooblastilom,</w:t>
      </w:r>
    </w:p>
    <w:p w14:paraId="46242562" w14:textId="77777777" w:rsidR="00F01878"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10: </w:t>
      </w:r>
      <w:r w:rsidR="00053B7D" w:rsidRPr="00E7430E">
        <w:rPr>
          <w:rFonts w:ascii="Arial Narrow" w:hAnsi="Arial Narrow"/>
          <w:szCs w:val="20"/>
        </w:rPr>
        <w:t>Izpolnjen obrazec Soglasje podizvajalca</w:t>
      </w:r>
      <w:r w:rsidR="009D5DAD">
        <w:rPr>
          <w:rFonts w:ascii="Arial Narrow" w:hAnsi="Arial Narrow"/>
          <w:szCs w:val="20"/>
        </w:rPr>
        <w:t>,</w:t>
      </w:r>
    </w:p>
    <w:p w14:paraId="73BAEF20" w14:textId="793286B5"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11: </w:t>
      </w:r>
      <w:r w:rsidR="00053B7D" w:rsidRPr="00E7430E">
        <w:rPr>
          <w:rFonts w:ascii="Arial Narrow" w:hAnsi="Arial Narrow"/>
          <w:szCs w:val="20"/>
        </w:rPr>
        <w:t>Izjava o izpolnjevanju tehničnih zmogljivosti in kadrovski sposobnosti – referenčna lista</w:t>
      </w:r>
    </w:p>
    <w:p w14:paraId="2266C2B8" w14:textId="04734C01" w:rsidR="00515935" w:rsidRDefault="00515935" w:rsidP="00E14A51">
      <w:pPr>
        <w:tabs>
          <w:tab w:val="left" w:pos="993"/>
        </w:tabs>
        <w:spacing w:line="240" w:lineRule="auto"/>
        <w:ind w:right="49"/>
        <w:rPr>
          <w:rFonts w:ascii="Arial Narrow" w:hAnsi="Arial Narrow"/>
          <w:szCs w:val="20"/>
        </w:rPr>
      </w:pPr>
      <w:r>
        <w:rPr>
          <w:rFonts w:ascii="Arial Narrow" w:hAnsi="Arial Narrow"/>
          <w:szCs w:val="20"/>
        </w:rPr>
        <w:t xml:space="preserve">Priloga 12: Izjava o skladnosti ponujenega zobozdravniškega stola z nasadnimi </w:t>
      </w:r>
      <w:r w:rsidR="007F75E2">
        <w:rPr>
          <w:rFonts w:ascii="Arial Narrow" w:hAnsi="Arial Narrow"/>
          <w:szCs w:val="20"/>
        </w:rPr>
        <w:t>instrumenti</w:t>
      </w:r>
    </w:p>
    <w:p w14:paraId="65748640" w14:textId="6E24A8F8" w:rsidR="00EF04C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w:t>
      </w:r>
      <w:r w:rsidR="00515935">
        <w:rPr>
          <w:rFonts w:ascii="Arial Narrow" w:hAnsi="Arial Narrow"/>
          <w:szCs w:val="20"/>
        </w:rPr>
        <w:t>13</w:t>
      </w:r>
      <w:r>
        <w:rPr>
          <w:rFonts w:ascii="Arial Narrow" w:hAnsi="Arial Narrow"/>
          <w:szCs w:val="20"/>
        </w:rPr>
        <w:t xml:space="preserve">: </w:t>
      </w:r>
      <w:r w:rsidR="00EF04CD">
        <w:rPr>
          <w:rFonts w:ascii="Arial Narrow" w:hAnsi="Arial Narrow"/>
          <w:szCs w:val="20"/>
        </w:rPr>
        <w:t>Certifikat, kot potrdilo o usposobljenosti serviserja</w:t>
      </w:r>
    </w:p>
    <w:p w14:paraId="424F272E" w14:textId="4D750C5C" w:rsidR="00E14A51"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4</w:t>
      </w:r>
      <w:r>
        <w:rPr>
          <w:rFonts w:ascii="Arial Narrow" w:hAnsi="Arial Narrow"/>
          <w:szCs w:val="20"/>
        </w:rPr>
        <w:t>: Vzorec obrazec Zavarovanje za resnost ponudbe</w:t>
      </w:r>
    </w:p>
    <w:p w14:paraId="719EF90F" w14:textId="19E5FA6A"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5</w:t>
      </w:r>
      <w:r>
        <w:rPr>
          <w:rFonts w:ascii="Arial Narrow" w:hAnsi="Arial Narrow"/>
          <w:szCs w:val="20"/>
        </w:rPr>
        <w:t>: Vzorec obrazec Z</w:t>
      </w:r>
      <w:r w:rsidR="00F01878" w:rsidRPr="00E7430E">
        <w:rPr>
          <w:rFonts w:ascii="Arial Narrow" w:hAnsi="Arial Narrow"/>
          <w:szCs w:val="20"/>
        </w:rPr>
        <w:t xml:space="preserve">avarovanja za dobro izvedbo pogodbenih obveznosti </w:t>
      </w:r>
    </w:p>
    <w:p w14:paraId="7AC59D1F" w14:textId="5B37394A" w:rsidR="00F01878" w:rsidRPr="00E7430E" w:rsidRDefault="00E14A51" w:rsidP="00A42DA9">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6</w:t>
      </w:r>
      <w:r>
        <w:rPr>
          <w:rFonts w:ascii="Arial Narrow" w:hAnsi="Arial Narrow"/>
          <w:szCs w:val="20"/>
        </w:rPr>
        <w:t xml:space="preserve">: </w:t>
      </w:r>
      <w:r w:rsidR="00EF04CD">
        <w:rPr>
          <w:rFonts w:ascii="Arial Narrow" w:hAnsi="Arial Narrow"/>
          <w:szCs w:val="20"/>
        </w:rPr>
        <w:t xml:space="preserve">Vzorec </w:t>
      </w:r>
      <w:r>
        <w:rPr>
          <w:rFonts w:ascii="Arial Narrow" w:hAnsi="Arial Narrow"/>
          <w:szCs w:val="20"/>
        </w:rPr>
        <w:t xml:space="preserve">obrazec </w:t>
      </w:r>
      <w:r w:rsidR="00EF04CD">
        <w:rPr>
          <w:rFonts w:ascii="Arial Narrow" w:hAnsi="Arial Narrow"/>
          <w:szCs w:val="20"/>
        </w:rPr>
        <w:t>Finančno zavarovanje za odpravo napak v garancijskem roku</w:t>
      </w:r>
    </w:p>
    <w:p w14:paraId="0A29A507" w14:textId="77777777" w:rsidR="00F01878" w:rsidRPr="00E7430E" w:rsidRDefault="00F01878" w:rsidP="00A42DA9">
      <w:pPr>
        <w:pStyle w:val="Naslov1"/>
      </w:pPr>
      <w:r w:rsidRPr="00E7430E">
        <w:t>Razlogi za izključitev</w:t>
      </w:r>
    </w:p>
    <w:p w14:paraId="7AACAD45" w14:textId="77777777"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14:paraId="4D8024F4" w14:textId="77777777" w:rsidR="00F01878" w:rsidRPr="00E7430E" w:rsidRDefault="00F01878" w:rsidP="007619CB">
      <w:pPr>
        <w:pStyle w:val="odstavek"/>
        <w:numPr>
          <w:ilvl w:val="0"/>
          <w:numId w:val="10"/>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8168C4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14:paraId="240FEE9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14:paraId="123FC65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14:paraId="33A8715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14:paraId="600FDA0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14:paraId="5B2B77A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14:paraId="2D9A6EA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14:paraId="1894CC5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14:paraId="1F7042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14:paraId="30B7163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14:paraId="7ADBE56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14:paraId="60FCFE8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14:paraId="64BC836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14:paraId="2F095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14:paraId="142A24C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14:paraId="2FD18AD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14:paraId="14C8E5F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14:paraId="7A2B694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14:paraId="6E73CC1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14:paraId="6B69B12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14:paraId="50BED9F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14:paraId="44BC07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14:paraId="7C7BC3D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14:paraId="3314A10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14:paraId="3971D9D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14:paraId="5FBDE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14:paraId="13227F9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14:paraId="2D84883D"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14:paraId="506B463B"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14:paraId="3E72168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14:paraId="39D6413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14:paraId="6B9163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uporaba ponarejenega negotovinskega plačilnega sredstva (247. člen KZ-1),</w:t>
      </w:r>
    </w:p>
    <w:p w14:paraId="43A7E03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14:paraId="1A5292C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14:paraId="6CD49C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14:paraId="33898DE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14:paraId="3F15A06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(257.a člen KZ-1),</w:t>
      </w:r>
    </w:p>
    <w:p w14:paraId="3BB8305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14:paraId="2423630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14:paraId="7C9AF32F"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14:paraId="5F7044A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14:paraId="7106171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14:paraId="11B0296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14:paraId="2E30B3FA" w14:textId="77777777" w:rsidR="00F01878" w:rsidRPr="00E7430E" w:rsidRDefault="00F01878" w:rsidP="007619CB">
      <w:pPr>
        <w:pStyle w:val="alineazaodstavkom"/>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D753EB6" w14:textId="77777777" w:rsidR="00F01878" w:rsidRPr="00E7430E" w:rsidRDefault="00F01878" w:rsidP="007619CB">
      <w:pPr>
        <w:pStyle w:val="odstavek"/>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14:paraId="35F38B22"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14:paraId="5B2D67F9"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14:paraId="77FAA660"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CDB8CB"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14:paraId="203730C5"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056B410" w14:textId="77777777" w:rsidR="00F01878"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94669A9" w14:textId="77777777" w:rsidR="00C84CB6" w:rsidRDefault="00C84CB6" w:rsidP="00C84CB6">
      <w:pPr>
        <w:pStyle w:val="rkovnatokazaodstavkom"/>
        <w:spacing w:before="0" w:beforeAutospacing="0" w:after="0" w:afterAutospacing="0"/>
        <w:jc w:val="both"/>
        <w:rPr>
          <w:rFonts w:ascii="Arial Narrow" w:hAnsi="Arial Narrow" w:cs="Arial"/>
          <w:sz w:val="20"/>
          <w:szCs w:val="20"/>
        </w:rPr>
      </w:pPr>
    </w:p>
    <w:p w14:paraId="3D503371" w14:textId="77777777" w:rsidR="009C46CA" w:rsidRPr="00A41B29" w:rsidRDefault="009C46CA" w:rsidP="00C84CB6">
      <w:pPr>
        <w:pStyle w:val="rkovnatokazaodstavkom"/>
        <w:spacing w:before="0" w:beforeAutospacing="0" w:after="0" w:afterAutospacing="0"/>
        <w:jc w:val="both"/>
        <w:rPr>
          <w:rFonts w:ascii="Arial Narrow" w:hAnsi="Arial Narrow"/>
          <w:sz w:val="20"/>
          <w:szCs w:val="20"/>
        </w:rPr>
      </w:pPr>
      <w:r w:rsidRPr="00A41B29">
        <w:rPr>
          <w:rFonts w:ascii="Arial Narrow" w:hAnsi="Arial Narrow" w:cs="Arial"/>
          <w:sz w:val="20"/>
          <w:szCs w:val="20"/>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48D23CFD" w14:textId="77777777" w:rsidR="00F01878" w:rsidRDefault="00F01878" w:rsidP="00F01878">
      <w:pPr>
        <w:pStyle w:val="rkovnatokazaodstavkom"/>
        <w:spacing w:before="0" w:beforeAutospacing="0" w:after="0" w:afterAutospacing="0"/>
        <w:jc w:val="both"/>
        <w:rPr>
          <w:rFonts w:ascii="Arial Narrow" w:hAnsi="Arial Narrow"/>
          <w:sz w:val="20"/>
          <w:szCs w:val="20"/>
        </w:rPr>
      </w:pPr>
    </w:p>
    <w:p w14:paraId="447A9824" w14:textId="77777777" w:rsidR="00913A55" w:rsidRDefault="00913A55" w:rsidP="00F01878">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ponudnik, ki nima sedeža v Republiki Sloveniji potrdi izpolnjevanje pogoja s predložitvijo:</w:t>
      </w:r>
    </w:p>
    <w:p w14:paraId="2E2B7BF0"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izpolnjenega obrazca ESPD;</w:t>
      </w:r>
    </w:p>
    <w:p w14:paraId="553E7E61"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izpisa iz ustreznega registra, kakršen je sodni register, če tega ni, pa enakovreden dokument, ki ga izda pristojni sodni ali upravni organ v drugi državi članici ali v matični državi ali v državi, v kateri ima ponudnik sedež.</w:t>
      </w:r>
    </w:p>
    <w:p w14:paraId="5983210F"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169823C7"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 xml:space="preserve">Ponudniki lahko s pomočjo spletne strani </w:t>
      </w:r>
      <w:hyperlink r:id="rId8" w:history="1">
        <w:r w:rsidRPr="00F47B11">
          <w:rPr>
            <w:rStyle w:val="Hiperpovezava"/>
            <w:rFonts w:ascii="Arial Narrow" w:hAnsi="Arial Narrow"/>
            <w:sz w:val="20"/>
            <w:szCs w:val="20"/>
          </w:rPr>
          <w:t>http://ec.europa.eu/tools/ecertisearch</w:t>
        </w:r>
      </w:hyperlink>
      <w:r>
        <w:rPr>
          <w:rFonts w:ascii="Arial Narrow" w:hAnsi="Arial Narrow"/>
          <w:sz w:val="20"/>
          <w:szCs w:val="20"/>
        </w:rPr>
        <w:t xml:space="preserve"> poiščejo katera država in kateri organ vodi evidenco o nekaznovanosti, in sicer:</w:t>
      </w:r>
    </w:p>
    <w:p w14:paraId="65A14F46"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 xml:space="preserve">Evidence ob absence </w:t>
      </w:r>
      <w:proofErr w:type="spellStart"/>
      <w:r>
        <w:rPr>
          <w:rFonts w:ascii="Arial Narrow" w:hAnsi="Arial Narrow"/>
          <w:sz w:val="20"/>
          <w:szCs w:val="20"/>
        </w:rPr>
        <w:t>of</w:t>
      </w:r>
      <w:proofErr w:type="spellEnd"/>
      <w:r>
        <w:rPr>
          <w:rFonts w:ascii="Arial Narrow" w:hAnsi="Arial Narrow"/>
          <w:sz w:val="20"/>
          <w:szCs w:val="20"/>
        </w:rPr>
        <w:t xml:space="preserve"> </w:t>
      </w:r>
      <w:proofErr w:type="spellStart"/>
      <w:r>
        <w:rPr>
          <w:rFonts w:ascii="Arial Narrow" w:hAnsi="Arial Narrow"/>
          <w:sz w:val="20"/>
          <w:szCs w:val="20"/>
        </w:rPr>
        <w:t>conviction</w:t>
      </w:r>
      <w:proofErr w:type="spellEnd"/>
      <w:r>
        <w:rPr>
          <w:rFonts w:ascii="Arial Narrow" w:hAnsi="Arial Narrow"/>
          <w:sz w:val="20"/>
          <w:szCs w:val="20"/>
        </w:rPr>
        <w:t xml:space="preserve"> </w:t>
      </w:r>
      <w:proofErr w:type="spellStart"/>
      <w:r>
        <w:rPr>
          <w:rFonts w:ascii="Arial Narrow" w:hAnsi="Arial Narrow"/>
          <w:sz w:val="20"/>
          <w:szCs w:val="20"/>
        </w:rPr>
        <w:t>for</w:t>
      </w:r>
      <w:proofErr w:type="spellEnd"/>
      <w:r>
        <w:rPr>
          <w:rFonts w:ascii="Arial Narrow" w:hAnsi="Arial Narrow"/>
          <w:sz w:val="20"/>
          <w:szCs w:val="20"/>
        </w:rPr>
        <w:t xml:space="preserve"> legal </w:t>
      </w:r>
      <w:proofErr w:type="spellStart"/>
      <w:r>
        <w:rPr>
          <w:rFonts w:ascii="Arial Narrow" w:hAnsi="Arial Narrow"/>
          <w:sz w:val="20"/>
          <w:szCs w:val="20"/>
        </w:rPr>
        <w:t>persons</w:t>
      </w:r>
      <w:proofErr w:type="spellEnd"/>
      <w:r>
        <w:rPr>
          <w:rFonts w:ascii="Arial Narrow" w:hAnsi="Arial Narrow"/>
          <w:sz w:val="20"/>
          <w:szCs w:val="20"/>
        </w:rPr>
        <w:t xml:space="preserve"> </w:t>
      </w:r>
      <w:proofErr w:type="spellStart"/>
      <w:r>
        <w:rPr>
          <w:rFonts w:ascii="Arial Narrow" w:hAnsi="Arial Narrow"/>
          <w:sz w:val="20"/>
          <w:szCs w:val="20"/>
        </w:rPr>
        <w:t>and</w:t>
      </w:r>
      <w:proofErr w:type="spellEnd"/>
    </w:p>
    <w:p w14:paraId="786B234B"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 xml:space="preserve">Evidence </w:t>
      </w:r>
      <w:proofErr w:type="spellStart"/>
      <w:r>
        <w:rPr>
          <w:rFonts w:ascii="Arial Narrow" w:hAnsi="Arial Narrow"/>
          <w:sz w:val="20"/>
          <w:szCs w:val="20"/>
        </w:rPr>
        <w:t>of</w:t>
      </w:r>
      <w:proofErr w:type="spellEnd"/>
      <w:r>
        <w:rPr>
          <w:rFonts w:ascii="Arial Narrow" w:hAnsi="Arial Narrow"/>
          <w:sz w:val="20"/>
          <w:szCs w:val="20"/>
        </w:rPr>
        <w:t xml:space="preserve"> absence </w:t>
      </w:r>
      <w:proofErr w:type="spellStart"/>
      <w:r>
        <w:rPr>
          <w:rFonts w:ascii="Arial Narrow" w:hAnsi="Arial Narrow"/>
          <w:sz w:val="20"/>
          <w:szCs w:val="20"/>
        </w:rPr>
        <w:t>of</w:t>
      </w:r>
      <w:proofErr w:type="spellEnd"/>
      <w:r>
        <w:rPr>
          <w:rFonts w:ascii="Arial Narrow" w:hAnsi="Arial Narrow"/>
          <w:sz w:val="20"/>
          <w:szCs w:val="20"/>
        </w:rPr>
        <w:t xml:space="preserve"> </w:t>
      </w:r>
      <w:proofErr w:type="spellStart"/>
      <w:r>
        <w:rPr>
          <w:rFonts w:ascii="Arial Narrow" w:hAnsi="Arial Narrow"/>
          <w:sz w:val="20"/>
          <w:szCs w:val="20"/>
        </w:rPr>
        <w:t>conviction</w:t>
      </w:r>
      <w:proofErr w:type="spellEnd"/>
      <w:r>
        <w:rPr>
          <w:rFonts w:ascii="Arial Narrow" w:hAnsi="Arial Narrow"/>
          <w:sz w:val="20"/>
          <w:szCs w:val="20"/>
        </w:rPr>
        <w:t xml:space="preserve"> </w:t>
      </w:r>
      <w:proofErr w:type="spellStart"/>
      <w:r>
        <w:rPr>
          <w:rFonts w:ascii="Arial Narrow" w:hAnsi="Arial Narrow"/>
          <w:sz w:val="20"/>
          <w:szCs w:val="20"/>
        </w:rPr>
        <w:t>for</w:t>
      </w:r>
      <w:proofErr w:type="spellEnd"/>
      <w:r>
        <w:rPr>
          <w:rFonts w:ascii="Arial Narrow" w:hAnsi="Arial Narrow"/>
          <w:sz w:val="20"/>
          <w:szCs w:val="20"/>
        </w:rPr>
        <w:t xml:space="preserve"> </w:t>
      </w:r>
      <w:proofErr w:type="spellStart"/>
      <w:r>
        <w:rPr>
          <w:rFonts w:ascii="Arial Narrow" w:hAnsi="Arial Narrow"/>
          <w:sz w:val="20"/>
          <w:szCs w:val="20"/>
        </w:rPr>
        <w:t>natural</w:t>
      </w:r>
      <w:proofErr w:type="spellEnd"/>
      <w:r>
        <w:rPr>
          <w:rFonts w:ascii="Arial Narrow" w:hAnsi="Arial Narrow"/>
          <w:sz w:val="20"/>
          <w:szCs w:val="20"/>
        </w:rPr>
        <w:t xml:space="preserve"> </w:t>
      </w:r>
      <w:proofErr w:type="spellStart"/>
      <w:r>
        <w:rPr>
          <w:rFonts w:ascii="Arial Narrow" w:hAnsi="Arial Narrow"/>
          <w:sz w:val="20"/>
          <w:szCs w:val="20"/>
        </w:rPr>
        <w:t>persons</w:t>
      </w:r>
      <w:proofErr w:type="spellEnd"/>
      <w:r>
        <w:rPr>
          <w:rFonts w:ascii="Arial Narrow" w:hAnsi="Arial Narrow"/>
          <w:sz w:val="20"/>
          <w:szCs w:val="20"/>
        </w:rPr>
        <w:t>.</w:t>
      </w:r>
    </w:p>
    <w:p w14:paraId="4135DF8B"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4ACDB588"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V kolikor država, v kateri ima ponudnik sedež, ne izdaja teh dokumentov in potrdil ali če ti ne zajemajo vseh primerov iz prvega odstavka 75. člena ZJN-3, ponudnik naročniku namesto pisnega dokazila posreduje zapriseženo izjavo, če ta v državi članici ali tretji državi ni predvidena, pa z izjavo določene osebe, dano pred pr</w:t>
      </w:r>
      <w:r w:rsidR="00EB269A">
        <w:rPr>
          <w:rFonts w:ascii="Arial Narrow" w:hAnsi="Arial Narrow"/>
          <w:sz w:val="20"/>
          <w:szCs w:val="20"/>
        </w:rPr>
        <w:t>istojnim sodnim ali upravnim organom, notarjem ali pred pristojno poklicno ali trgovinsko organizacijo v matični državi te osebe ali v državi, v kateri ima sedež ponudnik.</w:t>
      </w:r>
    </w:p>
    <w:p w14:paraId="50B9FAAC"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izpolni obrazec ESPD: »Del III: Razlogi za izključitev, Oddelek A: Razlogi, povezani s kazenskimi obsodbami za vse gospodarske subjekte v ponudbi.« </w:t>
      </w:r>
    </w:p>
    <w:p w14:paraId="09D27147"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mora ob oddaji ponudbe predložiti potrdila Ministrstva za pravosodje iz kazenske evidence, in sicer za </w:t>
      </w:r>
      <w:bookmarkStart w:id="1" w:name="_Hlk96086641"/>
      <w:r w:rsidRPr="006620B6">
        <w:rPr>
          <w:rFonts w:ascii="Arial Narrow" w:hAnsi="Arial Narrow"/>
          <w:sz w:val="20"/>
          <w:szCs w:val="20"/>
        </w:rPr>
        <w:t xml:space="preserve">pravno osebo (gospodarsko družbo) in za vse (fizične) osebe, ki so članice upravnega, vodstvenega ali nadzornega organa </w:t>
      </w:r>
      <w:r w:rsidRPr="006620B6">
        <w:rPr>
          <w:rFonts w:ascii="Arial Narrow" w:hAnsi="Arial Narrow"/>
          <w:sz w:val="20"/>
          <w:szCs w:val="20"/>
        </w:rPr>
        <w:lastRenderedPageBreak/>
        <w:t>ponudnika ali osebe, ki imajo pooblastila za njegovo zastopanje ali odločanje ali nadzor v njem. Datum izdaje predloženega dokazila ne sme biti starejši od 4 mesecev, šteto od roka za oddajo ponudb.</w:t>
      </w:r>
    </w:p>
    <w:bookmarkEnd w:id="1"/>
    <w:p w14:paraId="69506DA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B: Razlogi, povezani s plačilom davkov ali prispevkov za socialno varnost za vse gospodarske subjekte v ponudbi.«</w:t>
      </w:r>
    </w:p>
    <w:p w14:paraId="4D8ACC9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C: Razlogi, povezani z insolventnostjo, nasprotjem interesov ali kršitvijo poklicnih pravil.«</w:t>
      </w:r>
    </w:p>
    <w:p w14:paraId="60D6EC61" w14:textId="77777777" w:rsidR="00EB269A"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Ponudnik izpolni obrazec ESPD:.«</w:t>
      </w:r>
    </w:p>
    <w:p w14:paraId="3037424B" w14:textId="77777777" w:rsidR="00913A55" w:rsidRPr="00A41B29" w:rsidRDefault="00EB269A" w:rsidP="00913A55">
      <w:pPr>
        <w:pStyle w:val="rkovnatokazaodstavkom"/>
        <w:spacing w:before="0" w:beforeAutospacing="0" w:after="0" w:afterAutospacing="0"/>
        <w:jc w:val="both"/>
        <w:rPr>
          <w:rFonts w:ascii="Arial Narrow" w:hAnsi="Arial Narrow"/>
          <w:sz w:val="20"/>
          <w:szCs w:val="20"/>
        </w:rPr>
      </w:pPr>
      <w:r>
        <w:rPr>
          <w:rFonts w:ascii="Arial Narrow" w:hAnsi="Arial Narrow" w:cs="Arial"/>
          <w:sz w:val="20"/>
          <w:szCs w:val="20"/>
        </w:rPr>
        <w:t xml:space="preserve">Naročnik bo kot ustrezna štel dokazila, katerih izpis ni </w:t>
      </w:r>
      <w:r w:rsidR="00913A55" w:rsidRPr="00A41B29">
        <w:rPr>
          <w:rFonts w:ascii="Arial Narrow" w:hAnsi="Arial Narrow" w:cs="Arial"/>
          <w:sz w:val="20"/>
          <w:szCs w:val="20"/>
        </w:rPr>
        <w:t xml:space="preserve">starejši od 4 mesecev, šteto od roka za </w:t>
      </w:r>
      <w:r>
        <w:rPr>
          <w:rFonts w:ascii="Arial Narrow" w:hAnsi="Arial Narrow" w:cs="Arial"/>
          <w:sz w:val="20"/>
          <w:szCs w:val="20"/>
        </w:rPr>
        <w:t>prejem ponudb ali prijav ali je pridobljen najpozneje v 90 dneh od roka za prejem ponudb ali prijav.</w:t>
      </w:r>
    </w:p>
    <w:p w14:paraId="52F71727" w14:textId="77777777" w:rsidR="00C84CB6" w:rsidRPr="00E7430E" w:rsidRDefault="00C84CB6" w:rsidP="00F01878">
      <w:pPr>
        <w:pStyle w:val="odstavek"/>
        <w:spacing w:before="0" w:beforeAutospacing="0" w:after="0" w:afterAutospacing="0"/>
        <w:jc w:val="both"/>
        <w:rPr>
          <w:rFonts w:ascii="Arial Narrow" w:hAnsi="Arial Narrow"/>
          <w:sz w:val="20"/>
          <w:szCs w:val="20"/>
        </w:rPr>
      </w:pPr>
    </w:p>
    <w:p w14:paraId="6C402030" w14:textId="77777777" w:rsidR="00F01878"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14:paraId="731FB64A" w14:textId="77777777" w:rsidR="00F01878" w:rsidRPr="00A42DA9" w:rsidRDefault="00F01878" w:rsidP="00A42DA9">
      <w:pPr>
        <w:pStyle w:val="Naslov1"/>
      </w:pPr>
      <w:r w:rsidRPr="00E7430E">
        <w:t>Pogoji za sodelovanje</w:t>
      </w:r>
    </w:p>
    <w:p w14:paraId="22A1219B"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14:paraId="1A93005E" w14:textId="77777777" w:rsidR="00DD007E" w:rsidRDefault="00DD007E" w:rsidP="007619CB">
      <w:pPr>
        <w:pStyle w:val="Odstavekseznama"/>
        <w:numPr>
          <w:ilvl w:val="0"/>
          <w:numId w:val="14"/>
        </w:numPr>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481CD73" w14:textId="77777777"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14:paraId="52B36A33"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14:paraId="47FE13EC" w14:textId="77777777" w:rsidR="00F01878" w:rsidRPr="00E7430E" w:rsidRDefault="00F01878" w:rsidP="00F01878">
      <w:pPr>
        <w:ind w:left="360"/>
        <w:rPr>
          <w:rFonts w:ascii="Arial Narrow" w:hAnsi="Arial Narrow"/>
          <w:szCs w:val="20"/>
        </w:rPr>
      </w:pPr>
    </w:p>
    <w:p w14:paraId="794F2610"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14:paraId="6C743224" w14:textId="77777777"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14:paraId="40B47282"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14:paraId="6599C090" w14:textId="77777777" w:rsidR="006A6107" w:rsidRPr="00E7430E" w:rsidRDefault="006A6107" w:rsidP="00F01878">
      <w:pPr>
        <w:ind w:right="49"/>
        <w:rPr>
          <w:rFonts w:ascii="Arial Narrow" w:hAnsi="Arial Narrow"/>
          <w:szCs w:val="20"/>
        </w:rPr>
      </w:pPr>
    </w:p>
    <w:p w14:paraId="567D3E43" w14:textId="77777777" w:rsidR="00F01878" w:rsidRPr="00D55346" w:rsidRDefault="00F01878" w:rsidP="007619CB">
      <w:pPr>
        <w:pStyle w:val="Odstavekseznama"/>
        <w:numPr>
          <w:ilvl w:val="0"/>
          <w:numId w:val="14"/>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14:paraId="1DCA640A" w14:textId="77777777" w:rsidR="004B7363" w:rsidRDefault="004B7363" w:rsidP="00F01878">
      <w:pPr>
        <w:pStyle w:val="odstavek"/>
        <w:spacing w:before="0" w:beforeAutospacing="0" w:after="0" w:afterAutospacing="0"/>
        <w:jc w:val="both"/>
        <w:rPr>
          <w:rFonts w:ascii="Arial Narrow" w:hAnsi="Arial Narrow"/>
          <w:sz w:val="20"/>
          <w:szCs w:val="20"/>
        </w:rPr>
      </w:pPr>
    </w:p>
    <w:p w14:paraId="786C82FC" w14:textId="77777777" w:rsidR="00F01878" w:rsidRDefault="005A36A0"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w:t>
      </w:r>
      <w:r w:rsidR="008042A6">
        <w:rPr>
          <w:rFonts w:ascii="Arial Narrow" w:hAnsi="Arial Narrow"/>
          <w:sz w:val="20"/>
          <w:szCs w:val="20"/>
        </w:rPr>
        <w:t xml:space="preserve"> je v zadnjih treh letih</w:t>
      </w:r>
      <w:r w:rsidR="00DD007E">
        <w:rPr>
          <w:rFonts w:ascii="Arial Narrow" w:hAnsi="Arial Narrow"/>
          <w:sz w:val="20"/>
          <w:szCs w:val="20"/>
        </w:rPr>
        <w:t xml:space="preserve">, šteto od dneva objave obvestila o tem naročilu na portalu javnih naročil uspešno, kvalitetno, strokovno, pravilno ter v pogodbenih rokih opravil dobavo skupaj: </w:t>
      </w:r>
    </w:p>
    <w:p w14:paraId="75E9F5F4" w14:textId="77777777" w:rsidR="00DD007E" w:rsidRDefault="00DD007E" w:rsidP="00F01878">
      <w:pPr>
        <w:pStyle w:val="odstavek"/>
        <w:spacing w:before="0" w:beforeAutospacing="0" w:after="0" w:afterAutospacing="0"/>
        <w:jc w:val="both"/>
        <w:rPr>
          <w:rFonts w:ascii="Arial Narrow" w:hAnsi="Arial Narrow"/>
          <w:sz w:val="20"/>
          <w:szCs w:val="20"/>
        </w:rPr>
      </w:pPr>
    </w:p>
    <w:p w14:paraId="2E85E506" w14:textId="51B9B337" w:rsidR="00DD007E" w:rsidRDefault="00DD007E" w:rsidP="007619CB">
      <w:pPr>
        <w:pStyle w:val="odstavek"/>
        <w:numPr>
          <w:ilvl w:val="0"/>
          <w:numId w:val="16"/>
        </w:numPr>
        <w:spacing w:before="0" w:beforeAutospacing="0" w:after="0" w:afterAutospacing="0"/>
        <w:jc w:val="both"/>
        <w:rPr>
          <w:rFonts w:ascii="Arial Narrow" w:hAnsi="Arial Narrow"/>
          <w:bCs/>
          <w:sz w:val="20"/>
          <w:szCs w:val="20"/>
        </w:rPr>
      </w:pPr>
      <w:r>
        <w:rPr>
          <w:rFonts w:ascii="Arial Narrow" w:hAnsi="Arial Narrow"/>
          <w:sz w:val="20"/>
          <w:szCs w:val="20"/>
        </w:rPr>
        <w:t xml:space="preserve">sklop: </w:t>
      </w:r>
      <w:r w:rsidR="00B16C2B">
        <w:rPr>
          <w:rFonts w:ascii="Arial Narrow" w:hAnsi="Arial Narrow"/>
          <w:sz w:val="20"/>
          <w:szCs w:val="20"/>
        </w:rPr>
        <w:t xml:space="preserve"> </w:t>
      </w:r>
      <w:r w:rsidR="00B16C2B" w:rsidRPr="00B16C2B">
        <w:rPr>
          <w:rFonts w:ascii="Arial Narrow" w:hAnsi="Arial Narrow"/>
          <w:bCs/>
          <w:sz w:val="20"/>
          <w:szCs w:val="20"/>
        </w:rPr>
        <w:t>v zadnjih treh letih (20</w:t>
      </w:r>
      <w:r w:rsidR="00B071AB">
        <w:rPr>
          <w:rFonts w:ascii="Arial Narrow" w:hAnsi="Arial Narrow"/>
          <w:bCs/>
          <w:sz w:val="20"/>
          <w:szCs w:val="20"/>
        </w:rPr>
        <w:t>20</w:t>
      </w:r>
      <w:r w:rsidR="00B16C2B" w:rsidRPr="00B16C2B">
        <w:rPr>
          <w:rFonts w:ascii="Arial Narrow" w:hAnsi="Arial Narrow"/>
          <w:bCs/>
          <w:sz w:val="20"/>
          <w:szCs w:val="20"/>
        </w:rPr>
        <w:t>,202</w:t>
      </w:r>
      <w:r w:rsidR="00B071AB">
        <w:rPr>
          <w:rFonts w:ascii="Arial Narrow" w:hAnsi="Arial Narrow"/>
          <w:bCs/>
          <w:sz w:val="20"/>
          <w:szCs w:val="20"/>
        </w:rPr>
        <w:t>1</w:t>
      </w:r>
      <w:r w:rsidR="00B16C2B" w:rsidRPr="00B16C2B">
        <w:rPr>
          <w:rFonts w:ascii="Arial Narrow" w:hAnsi="Arial Narrow"/>
          <w:bCs/>
          <w:sz w:val="20"/>
          <w:szCs w:val="20"/>
        </w:rPr>
        <w:t xml:space="preserve">,2022) je opravil dobavo skupaj 3-h zobozdravniških stolov, kot je </w:t>
      </w:r>
      <w:r w:rsidR="00B16C2B" w:rsidRPr="00803982">
        <w:rPr>
          <w:rFonts w:ascii="Arial Narrow" w:hAnsi="Arial Narrow"/>
          <w:bCs/>
          <w:strike/>
          <w:color w:val="FF0000"/>
          <w:sz w:val="20"/>
          <w:szCs w:val="20"/>
        </w:rPr>
        <w:t>ta</w:t>
      </w:r>
      <w:r w:rsidR="00803982" w:rsidRPr="00803982">
        <w:rPr>
          <w:rFonts w:ascii="Arial Narrow" w:hAnsi="Arial Narrow"/>
          <w:bCs/>
          <w:color w:val="FF0000"/>
          <w:sz w:val="20"/>
          <w:szCs w:val="20"/>
        </w:rPr>
        <w:t xml:space="preserve"> tip stola</w:t>
      </w:r>
      <w:r w:rsidR="00B16C2B" w:rsidRPr="00B16C2B">
        <w:rPr>
          <w:rFonts w:ascii="Arial Narrow" w:hAnsi="Arial Narrow"/>
          <w:bCs/>
          <w:sz w:val="20"/>
          <w:szCs w:val="20"/>
        </w:rPr>
        <w:t xml:space="preserve">, ki </w:t>
      </w:r>
      <w:r w:rsidR="008A2A21">
        <w:rPr>
          <w:rFonts w:ascii="Arial Narrow" w:hAnsi="Arial Narrow"/>
          <w:bCs/>
          <w:sz w:val="20"/>
          <w:szCs w:val="20"/>
        </w:rPr>
        <w:t>ga ponudnik ponuja kot</w:t>
      </w:r>
      <w:r w:rsidR="00B16C2B" w:rsidRPr="00B16C2B">
        <w:rPr>
          <w:rFonts w:ascii="Arial Narrow" w:hAnsi="Arial Narrow"/>
          <w:bCs/>
          <w:sz w:val="20"/>
          <w:szCs w:val="20"/>
        </w:rPr>
        <w:t xml:space="preserve"> predmet javnega naročila, za vsaj tri različne kupce in opravil storitve popravila, servisiranja in dezinfekcije pri znanem naročniku z </w:t>
      </w:r>
      <w:r w:rsidR="00B16C2B" w:rsidRPr="00E150D8">
        <w:rPr>
          <w:rFonts w:ascii="Arial Narrow" w:hAnsi="Arial Narrow"/>
          <w:bCs/>
          <w:sz w:val="20"/>
          <w:szCs w:val="20"/>
        </w:rPr>
        <w:t>najmanj tremi serviserji</w:t>
      </w:r>
      <w:r w:rsidR="00B16C2B" w:rsidRPr="00B16C2B">
        <w:rPr>
          <w:rFonts w:ascii="Arial Narrow" w:hAnsi="Arial Narrow"/>
          <w:bCs/>
          <w:sz w:val="20"/>
          <w:szCs w:val="20"/>
        </w:rPr>
        <w:t>, ki jih poimensko navede kot izvajalce popravil, servisov in dezinfekcije in razpolagajo s certifikati, ki dokazujejo usposobljenost.</w:t>
      </w:r>
    </w:p>
    <w:p w14:paraId="7AF3DAE2" w14:textId="77777777" w:rsidR="00B16C2B" w:rsidRPr="00B16C2B" w:rsidRDefault="00B16C2B" w:rsidP="00B16C2B">
      <w:pPr>
        <w:pStyle w:val="odstavek"/>
        <w:spacing w:before="0" w:beforeAutospacing="0" w:after="0" w:afterAutospacing="0"/>
        <w:ind w:left="720"/>
        <w:jc w:val="both"/>
        <w:rPr>
          <w:rFonts w:ascii="Arial Narrow" w:hAnsi="Arial Narrow"/>
          <w:bCs/>
          <w:sz w:val="20"/>
          <w:szCs w:val="20"/>
        </w:rPr>
      </w:pPr>
    </w:p>
    <w:p w14:paraId="61AFF450" w14:textId="75A12515" w:rsidR="00FE10D4" w:rsidRPr="00B16C2B" w:rsidRDefault="00B16C2B" w:rsidP="00B16C2B">
      <w:pPr>
        <w:pStyle w:val="odstavek"/>
        <w:numPr>
          <w:ilvl w:val="0"/>
          <w:numId w:val="16"/>
        </w:numPr>
        <w:spacing w:before="0" w:beforeAutospacing="0" w:after="0" w:afterAutospacing="0"/>
        <w:jc w:val="both"/>
        <w:rPr>
          <w:rFonts w:ascii="Arial Narrow" w:hAnsi="Arial Narrow"/>
          <w:bCs/>
          <w:sz w:val="20"/>
          <w:szCs w:val="20"/>
        </w:rPr>
      </w:pPr>
      <w:r w:rsidRPr="00B16C2B">
        <w:rPr>
          <w:rFonts w:ascii="Arial Narrow" w:hAnsi="Arial Narrow"/>
          <w:bCs/>
          <w:sz w:val="20"/>
          <w:szCs w:val="20"/>
        </w:rPr>
        <w:t>sklop:  v zadnjih treh letih (20</w:t>
      </w:r>
      <w:r w:rsidR="00B071AB">
        <w:rPr>
          <w:rFonts w:ascii="Arial Narrow" w:hAnsi="Arial Narrow"/>
          <w:bCs/>
          <w:sz w:val="20"/>
          <w:szCs w:val="20"/>
        </w:rPr>
        <w:t>20</w:t>
      </w:r>
      <w:r w:rsidRPr="00B16C2B">
        <w:rPr>
          <w:rFonts w:ascii="Arial Narrow" w:hAnsi="Arial Narrow"/>
          <w:bCs/>
          <w:sz w:val="20"/>
          <w:szCs w:val="20"/>
        </w:rPr>
        <w:t>,202</w:t>
      </w:r>
      <w:r w:rsidR="00B071AB">
        <w:rPr>
          <w:rFonts w:ascii="Arial Narrow" w:hAnsi="Arial Narrow"/>
          <w:bCs/>
          <w:sz w:val="20"/>
          <w:szCs w:val="20"/>
        </w:rPr>
        <w:t>1</w:t>
      </w:r>
      <w:r w:rsidRPr="00B16C2B">
        <w:rPr>
          <w:rFonts w:ascii="Arial Narrow" w:hAnsi="Arial Narrow"/>
          <w:bCs/>
          <w:sz w:val="20"/>
          <w:szCs w:val="20"/>
        </w:rPr>
        <w:t xml:space="preserve">,2022) je opravil dobavo skupaj 7-ih zobozdravniških stolov, kot je </w:t>
      </w:r>
      <w:r w:rsidRPr="00803982">
        <w:rPr>
          <w:rFonts w:ascii="Arial Narrow" w:hAnsi="Arial Narrow"/>
          <w:bCs/>
          <w:strike/>
          <w:color w:val="FF0000"/>
          <w:sz w:val="20"/>
          <w:szCs w:val="20"/>
        </w:rPr>
        <w:t>ta</w:t>
      </w:r>
      <w:r w:rsidR="00803982" w:rsidRPr="00803982">
        <w:rPr>
          <w:rFonts w:ascii="Arial Narrow" w:hAnsi="Arial Narrow"/>
          <w:bCs/>
          <w:color w:val="FF0000"/>
          <w:sz w:val="20"/>
          <w:szCs w:val="20"/>
        </w:rPr>
        <w:t xml:space="preserve"> tip stola</w:t>
      </w:r>
      <w:r w:rsidRPr="00B16C2B">
        <w:rPr>
          <w:rFonts w:ascii="Arial Narrow" w:hAnsi="Arial Narrow"/>
          <w:bCs/>
          <w:sz w:val="20"/>
          <w:szCs w:val="20"/>
        </w:rPr>
        <w:t xml:space="preserve">, ki </w:t>
      </w:r>
      <w:r w:rsidR="008A2A21">
        <w:rPr>
          <w:rFonts w:ascii="Arial Narrow" w:hAnsi="Arial Narrow"/>
          <w:bCs/>
          <w:sz w:val="20"/>
          <w:szCs w:val="20"/>
        </w:rPr>
        <w:t>ga ponudnik ponuja kot</w:t>
      </w:r>
      <w:r w:rsidRPr="00B16C2B">
        <w:rPr>
          <w:rFonts w:ascii="Arial Narrow" w:hAnsi="Arial Narrow"/>
          <w:bCs/>
          <w:sz w:val="20"/>
          <w:szCs w:val="20"/>
        </w:rPr>
        <w:t xml:space="preserve"> predmet javnega naročila, za vsaj tri različne kupce in opravil storitve popravila, servisiranja in dezinfekcije pri znanem naročniku z </w:t>
      </w:r>
      <w:r w:rsidRPr="00E150D8">
        <w:rPr>
          <w:rFonts w:ascii="Arial Narrow" w:hAnsi="Arial Narrow"/>
          <w:bCs/>
          <w:sz w:val="20"/>
          <w:szCs w:val="20"/>
        </w:rPr>
        <w:t>najmanj sedmimi serviserji,</w:t>
      </w:r>
      <w:r w:rsidRPr="00B16C2B">
        <w:rPr>
          <w:rFonts w:ascii="Arial Narrow" w:hAnsi="Arial Narrow"/>
          <w:bCs/>
          <w:sz w:val="20"/>
          <w:szCs w:val="20"/>
        </w:rPr>
        <w:t xml:space="preserve"> ki jih poimensko navede kot izvajalce popravil, servisov in dezinfekcije in razpolagajo s certifikati, ki dokazujejo usposobljenost.</w:t>
      </w:r>
    </w:p>
    <w:p w14:paraId="363C98CD" w14:textId="77777777" w:rsidR="004B7363" w:rsidRDefault="004B7363" w:rsidP="00F01878">
      <w:pPr>
        <w:pStyle w:val="odstavek"/>
        <w:spacing w:before="0" w:beforeAutospacing="0" w:after="0" w:afterAutospacing="0"/>
        <w:jc w:val="both"/>
        <w:rPr>
          <w:rFonts w:ascii="Arial Narrow" w:hAnsi="Arial Narrow"/>
          <w:sz w:val="20"/>
          <w:szCs w:val="20"/>
        </w:rPr>
      </w:pPr>
    </w:p>
    <w:p w14:paraId="4DBEADFD" w14:textId="77777777"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14:paraId="2725A19F" w14:textId="77777777" w:rsidR="004B7363"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mora biti tehnično usposobljen za izvedbo naročila.</w:t>
      </w:r>
    </w:p>
    <w:p w14:paraId="3838F973" w14:textId="7BA0FD07" w:rsidR="00B16C2B" w:rsidRDefault="00804AA1"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Dobavljeni aparati morajo biti novi</w:t>
      </w:r>
      <w:r w:rsidR="00921E69">
        <w:rPr>
          <w:rFonts w:ascii="Arial Narrow" w:hAnsi="Arial Narrow"/>
          <w:szCs w:val="20"/>
        </w:rPr>
        <w:t>,</w:t>
      </w:r>
      <w:r>
        <w:rPr>
          <w:rFonts w:ascii="Arial Narrow" w:hAnsi="Arial Narrow"/>
          <w:szCs w:val="20"/>
        </w:rPr>
        <w:t xml:space="preserve"> letnik izdelave 202</w:t>
      </w:r>
      <w:r w:rsidR="00DB05C4">
        <w:rPr>
          <w:rFonts w:ascii="Arial Narrow" w:hAnsi="Arial Narrow"/>
          <w:szCs w:val="20"/>
        </w:rPr>
        <w:t>3</w:t>
      </w:r>
      <w:r>
        <w:rPr>
          <w:rFonts w:ascii="Arial Narrow" w:hAnsi="Arial Narrow"/>
          <w:szCs w:val="20"/>
        </w:rPr>
        <w:t>, tehnično brezhibni, brez stvarnih napak, kar lahko izbrani ponudnik dokaže s predloženo izjavo o ustreznosti in tehnični brezhibnosti naprave ob dobavi naprave kupcu.</w:t>
      </w:r>
      <w:r w:rsidR="00B16C2B" w:rsidRPr="00B16C2B">
        <w:rPr>
          <w:rFonts w:ascii="Arial Narrow" w:hAnsi="Arial Narrow"/>
          <w:szCs w:val="20"/>
        </w:rPr>
        <w:t xml:space="preserve"> </w:t>
      </w:r>
      <w:r w:rsidR="00B16C2B">
        <w:rPr>
          <w:rFonts w:ascii="Arial Narrow" w:hAnsi="Arial Narrow"/>
          <w:szCs w:val="20"/>
        </w:rPr>
        <w:t>V zobozdravniški stol ne sme biti nobenih nepooblaščenih posegov s strani dobavitelja oziroma tretje osebe, ki ni proizvajalec stroja.</w:t>
      </w:r>
    </w:p>
    <w:p w14:paraId="6A17EDE0" w14:textId="41804973" w:rsidR="006B5208" w:rsidRPr="00A215FE" w:rsidRDefault="006B5208"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 xml:space="preserve">Zagotavlja z lastno izjavo ali z izjavo proizvajalca zobozdravniškega stola, da je ponujeni zobozdravniški stol skladen z nasadnimi inštrumenti, s katerimi razpolaga naročnik. Naročnik razpolaga z nasadnimi inštrumenti naslednjih proizvajalcev: W&amp;H, NSK in </w:t>
      </w:r>
      <w:proofErr w:type="spellStart"/>
      <w:r>
        <w:rPr>
          <w:rFonts w:ascii="Arial Narrow" w:hAnsi="Arial Narrow"/>
          <w:szCs w:val="20"/>
        </w:rPr>
        <w:t>KaVo</w:t>
      </w:r>
      <w:proofErr w:type="spellEnd"/>
      <w:r>
        <w:rPr>
          <w:rFonts w:ascii="Arial Narrow" w:hAnsi="Arial Narrow"/>
          <w:szCs w:val="20"/>
        </w:rPr>
        <w:t>.</w:t>
      </w:r>
    </w:p>
    <w:p w14:paraId="69B61B03" w14:textId="7CC67E1A" w:rsidR="00804AA1" w:rsidRDefault="00804AA1" w:rsidP="00F01878">
      <w:pPr>
        <w:pStyle w:val="odstavek"/>
        <w:spacing w:before="0" w:beforeAutospacing="0" w:after="0" w:afterAutospacing="0"/>
        <w:jc w:val="both"/>
        <w:rPr>
          <w:rFonts w:ascii="Arial Narrow" w:hAnsi="Arial Narrow"/>
          <w:sz w:val="20"/>
          <w:szCs w:val="20"/>
        </w:rPr>
      </w:pPr>
    </w:p>
    <w:p w14:paraId="0A374285" w14:textId="77777777" w:rsidR="00804AA1"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Ponudnik mora zagotoviti garancijsko dobo v trajanju najmanj 24 mesecev.</w:t>
      </w:r>
    </w:p>
    <w:p w14:paraId="04FFA889" w14:textId="77777777" w:rsidR="00FF515F" w:rsidRDefault="00FF515F" w:rsidP="00F01878">
      <w:pPr>
        <w:pStyle w:val="odstavek"/>
        <w:spacing w:before="0" w:beforeAutospacing="0" w:after="0" w:afterAutospacing="0"/>
        <w:jc w:val="both"/>
        <w:rPr>
          <w:rFonts w:ascii="Arial Narrow" w:hAnsi="Arial Narrow"/>
          <w:sz w:val="20"/>
          <w:szCs w:val="20"/>
        </w:rPr>
      </w:pPr>
    </w:p>
    <w:p w14:paraId="5EF1366E" w14:textId="77777777"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14:paraId="66C20FAC" w14:textId="77777777" w:rsidR="00A71D4D" w:rsidRPr="00E7430E" w:rsidRDefault="00A71D4D" w:rsidP="00F01878">
      <w:pPr>
        <w:pStyle w:val="odstavek"/>
        <w:spacing w:before="0" w:beforeAutospacing="0" w:after="0" w:afterAutospacing="0"/>
        <w:jc w:val="both"/>
        <w:rPr>
          <w:rFonts w:ascii="Arial Narrow" w:hAnsi="Arial Narrow"/>
          <w:sz w:val="20"/>
          <w:szCs w:val="20"/>
        </w:rPr>
      </w:pPr>
    </w:p>
    <w:p w14:paraId="3DE02109"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14:paraId="5A603128" w14:textId="77777777" w:rsidR="008B7424" w:rsidRPr="00E7430E" w:rsidRDefault="008B7424" w:rsidP="00F01878">
      <w:pPr>
        <w:pStyle w:val="odstavek"/>
        <w:spacing w:before="0" w:beforeAutospacing="0" w:after="0" w:afterAutospacing="0"/>
        <w:jc w:val="both"/>
        <w:rPr>
          <w:rFonts w:ascii="Arial Narrow" w:hAnsi="Arial Narrow"/>
          <w:sz w:val="20"/>
          <w:szCs w:val="20"/>
        </w:rPr>
      </w:pPr>
    </w:p>
    <w:p w14:paraId="374AB209" w14:textId="77777777" w:rsidR="00A42DA9"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14:paraId="479CC954" w14:textId="77777777" w:rsidR="00A209F2" w:rsidRPr="00A42DA9" w:rsidRDefault="00A209F2" w:rsidP="00A42DA9">
      <w:pPr>
        <w:pStyle w:val="Naslov1"/>
      </w:pPr>
      <w:r w:rsidRPr="00A209F2">
        <w:t>Zahteve glede tehničnih lastnosti</w:t>
      </w:r>
    </w:p>
    <w:p w14:paraId="64E46EFC" w14:textId="046022F0"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biti nova (iz tekoče proizvodnje</w:t>
      </w:r>
      <w:r w:rsidR="00935C6E">
        <w:rPr>
          <w:rFonts w:ascii="Arial Narrow" w:hAnsi="Arial Narrow"/>
          <w:szCs w:val="20"/>
        </w:rPr>
        <w:t xml:space="preserve"> 2023,</w:t>
      </w:r>
      <w:r>
        <w:rPr>
          <w:rFonts w:ascii="Arial Narrow" w:hAnsi="Arial Narrow"/>
          <w:szCs w:val="20"/>
        </w:rPr>
        <w:t xml:space="preserve"> neuporabljena, ne sme biti demonstracijski model).</w:t>
      </w:r>
    </w:p>
    <w:p w14:paraId="2A82A0BA"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Ponujeni aparati morajo biti izdelano skladno z veljavnimi predpisi in tehničnimi specifikacijami, ki so sestavni del te razpisne dokumentacije.</w:t>
      </w:r>
    </w:p>
    <w:p w14:paraId="705CB79D"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imeti vsa dovoljenja za dajanje na trg.</w:t>
      </w:r>
    </w:p>
    <w:p w14:paraId="2FFCFD25"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ustrezati minimalnim tehničnim zahtevam, ki so navedene v ponudbenem predračunu, Priloga 2.</w:t>
      </w:r>
    </w:p>
    <w:p w14:paraId="178838B4" w14:textId="77777777" w:rsidR="00A209F2" w:rsidRDefault="00A209F2" w:rsidP="00A209F2">
      <w:pPr>
        <w:ind w:right="49"/>
        <w:rPr>
          <w:rFonts w:ascii="Arial Narrow" w:hAnsi="Arial Narrow"/>
          <w:szCs w:val="20"/>
        </w:rPr>
      </w:pPr>
    </w:p>
    <w:p w14:paraId="5FF41713" w14:textId="77777777" w:rsidR="00A209F2" w:rsidRDefault="00A209F2" w:rsidP="00A209F2">
      <w:pPr>
        <w:ind w:right="49"/>
        <w:rPr>
          <w:rFonts w:ascii="Arial Narrow" w:hAnsi="Arial Narrow"/>
          <w:szCs w:val="20"/>
        </w:rPr>
      </w:pPr>
      <w:r>
        <w:rPr>
          <w:rFonts w:ascii="Arial Narrow" w:hAnsi="Arial Narrow"/>
          <w:szCs w:val="20"/>
        </w:rPr>
        <w:t>V ponudbenem predračunu ponudnik izpoln</w:t>
      </w:r>
      <w:r w:rsidR="000C7BC5">
        <w:rPr>
          <w:rFonts w:ascii="Arial Narrow" w:hAnsi="Arial Narrow"/>
          <w:szCs w:val="20"/>
        </w:rPr>
        <w:t>i izpolnjevanje zahtev z DA. V p</w:t>
      </w:r>
      <w:r>
        <w:rPr>
          <w:rFonts w:ascii="Arial Narrow" w:hAnsi="Arial Narrow"/>
          <w:szCs w:val="20"/>
        </w:rPr>
        <w:t>rimeru, da zahteve ne izpolnjuje, označi NE ter, ko bo ponudnik postavko pustil neoznačeno, bo naročnik smatral, da ponudnik zahteve ne izpolnjuje in bo njegova ponudba obravnavana kot ponudba, ki ni dopustna ter bo izločena iz nadaljnjega ocenjevanja.</w:t>
      </w:r>
    </w:p>
    <w:p w14:paraId="32260AE5" w14:textId="77777777" w:rsidR="00A209F2" w:rsidRDefault="00A209F2" w:rsidP="00A209F2">
      <w:pPr>
        <w:ind w:right="49"/>
        <w:rPr>
          <w:rFonts w:ascii="Arial Narrow" w:hAnsi="Arial Narrow"/>
          <w:szCs w:val="20"/>
        </w:rPr>
      </w:pPr>
    </w:p>
    <w:p w14:paraId="68A6A810" w14:textId="76043406" w:rsidR="00AE62BD" w:rsidRPr="00A45A27" w:rsidRDefault="00AE62BD" w:rsidP="00A209F2">
      <w:pPr>
        <w:ind w:right="49"/>
        <w:rPr>
          <w:rFonts w:ascii="Arial Narrow" w:hAnsi="Arial Narrow"/>
          <w:szCs w:val="20"/>
        </w:rPr>
      </w:pPr>
      <w:r w:rsidRPr="00A45A27">
        <w:rPr>
          <w:rFonts w:ascii="Arial Narrow" w:hAnsi="Arial Narrow"/>
          <w:szCs w:val="20"/>
        </w:rPr>
        <w:t xml:space="preserve">Določene </w:t>
      </w:r>
      <w:r w:rsidR="00A45A27" w:rsidRPr="00A45A27">
        <w:rPr>
          <w:rFonts w:ascii="Arial Narrow" w:hAnsi="Arial Narrow"/>
          <w:szCs w:val="20"/>
        </w:rPr>
        <w:t xml:space="preserve">drobne </w:t>
      </w:r>
      <w:r w:rsidR="00AB6932" w:rsidRPr="00A45A27">
        <w:rPr>
          <w:rFonts w:ascii="Arial Narrow" w:hAnsi="Arial Narrow"/>
          <w:szCs w:val="20"/>
        </w:rPr>
        <w:t xml:space="preserve">vitalne </w:t>
      </w:r>
      <w:r w:rsidRPr="00A45A27">
        <w:rPr>
          <w:rFonts w:ascii="Arial Narrow" w:hAnsi="Arial Narrow"/>
          <w:szCs w:val="20"/>
        </w:rPr>
        <w:t>dele zobozdravniških stolov</w:t>
      </w:r>
      <w:r w:rsidR="00A45A27" w:rsidRPr="00A45A27">
        <w:rPr>
          <w:rFonts w:ascii="Arial Narrow" w:hAnsi="Arial Narrow"/>
          <w:szCs w:val="20"/>
        </w:rPr>
        <w:t xml:space="preserve"> (kot npr.: </w:t>
      </w:r>
      <w:proofErr w:type="spellStart"/>
      <w:r w:rsidR="00A45A27" w:rsidRPr="00A45A27">
        <w:rPr>
          <w:rFonts w:ascii="Arial Narrow" w:hAnsi="Arial Narrow"/>
          <w:szCs w:val="20"/>
        </w:rPr>
        <w:t>mikromotorji</w:t>
      </w:r>
      <w:proofErr w:type="spellEnd"/>
      <w:r w:rsidR="00A45A27" w:rsidRPr="00A45A27">
        <w:rPr>
          <w:rFonts w:ascii="Arial Narrow" w:hAnsi="Arial Narrow"/>
          <w:szCs w:val="20"/>
        </w:rPr>
        <w:t>, sklopke, pladnji, sijalke, sesalne cevi ipd.)</w:t>
      </w:r>
      <w:r w:rsidRPr="00A45A27">
        <w:rPr>
          <w:rFonts w:ascii="Arial Narrow" w:hAnsi="Arial Narrow"/>
          <w:szCs w:val="20"/>
        </w:rPr>
        <w:t>, ki jih ima naročnik v uporabi in jih namerava menjati z novimi, bo ob dobavi novih zobozdravniških stolov obdržal. Ostale dele oziroma stare zobozdravniške stole dobavitelj ob dobavi odpelje in uniči.</w:t>
      </w:r>
    </w:p>
    <w:p w14:paraId="65D75434" w14:textId="10C6402F" w:rsidR="002C4029" w:rsidRPr="00A45A27" w:rsidRDefault="002C4029" w:rsidP="00F01878">
      <w:pPr>
        <w:ind w:right="49"/>
        <w:rPr>
          <w:rFonts w:ascii="Arial Narrow" w:hAnsi="Arial Narrow"/>
          <w:strike/>
          <w:szCs w:val="20"/>
        </w:rPr>
      </w:pPr>
    </w:p>
    <w:p w14:paraId="2C190E7A" w14:textId="77777777" w:rsidR="002C4029" w:rsidRPr="002C4029" w:rsidRDefault="002C4029" w:rsidP="002C4029">
      <w:pPr>
        <w:keepNext/>
        <w:keepLines/>
        <w:numPr>
          <w:ilvl w:val="2"/>
          <w:numId w:val="2"/>
        </w:numPr>
        <w:spacing w:before="240" w:after="120"/>
        <w:outlineLvl w:val="2"/>
        <w:rPr>
          <w:rFonts w:ascii="Arial Narrow" w:eastAsia="Times New Roman" w:hAnsi="Arial Narrow"/>
          <w:b/>
          <w:bCs/>
          <w:sz w:val="22"/>
          <w:szCs w:val="20"/>
        </w:rPr>
      </w:pPr>
      <w:r w:rsidRPr="002C4029">
        <w:rPr>
          <w:rFonts w:ascii="Arial Narrow" w:eastAsia="Times New Roman" w:hAnsi="Arial Narrow"/>
          <w:b/>
          <w:bCs/>
          <w:sz w:val="22"/>
          <w:szCs w:val="20"/>
        </w:rPr>
        <w:t>Vzorci, katalogi, ogled</w:t>
      </w:r>
    </w:p>
    <w:p w14:paraId="584D2EB8" w14:textId="77777777" w:rsidR="002C4029" w:rsidRPr="002C4029" w:rsidRDefault="002C4029" w:rsidP="002C4029">
      <w:pPr>
        <w:rPr>
          <w:rFonts w:ascii="Arial Narrow" w:hAnsi="Arial Narrow"/>
          <w:szCs w:val="20"/>
        </w:rPr>
      </w:pPr>
    </w:p>
    <w:p w14:paraId="24061EDD" w14:textId="3CED2DE1" w:rsidR="002C4029" w:rsidRPr="002C4029" w:rsidRDefault="002C4029" w:rsidP="002C4029">
      <w:pPr>
        <w:tabs>
          <w:tab w:val="num" w:pos="993"/>
        </w:tabs>
        <w:ind w:right="49"/>
        <w:rPr>
          <w:rFonts w:ascii="Arial Narrow" w:hAnsi="Arial Narrow"/>
          <w:szCs w:val="20"/>
        </w:rPr>
      </w:pPr>
      <w:r w:rsidRPr="002C4029">
        <w:rPr>
          <w:rFonts w:ascii="Arial Narrow" w:hAnsi="Arial Narrow"/>
          <w:szCs w:val="20"/>
        </w:rPr>
        <w:t>Ponudnik mora pod prilogo 4 obvezno priložiti specifikacijo ponudbe ter kataloge oz. prospekte, iz katerih bo razvidno, da ponujena oprema ustreza tehničnim zahtevam oz. izpolnjuje vse zahteve iz Zahteve glede tehničnih lastnosti oziroma iz Ponudbenega predračuna.</w:t>
      </w:r>
    </w:p>
    <w:p w14:paraId="19DACBD8" w14:textId="77777777" w:rsidR="002C4029" w:rsidRPr="002C4029" w:rsidRDefault="002C4029" w:rsidP="002C4029">
      <w:pPr>
        <w:rPr>
          <w:rFonts w:ascii="Arial Narrow" w:hAnsi="Arial Narrow"/>
          <w:szCs w:val="20"/>
        </w:rPr>
      </w:pPr>
    </w:p>
    <w:p w14:paraId="79CAE2D9" w14:textId="77777777" w:rsidR="002C4029" w:rsidRPr="002C4029" w:rsidRDefault="002C4029" w:rsidP="002C4029">
      <w:pPr>
        <w:ind w:right="49"/>
        <w:rPr>
          <w:rFonts w:ascii="Arial Narrow" w:hAnsi="Arial Narrow"/>
          <w:szCs w:val="20"/>
        </w:rPr>
      </w:pPr>
      <w:r w:rsidRPr="002C4029">
        <w:rPr>
          <w:rFonts w:ascii="Arial Narrow" w:hAnsi="Arial Narrow"/>
          <w:szCs w:val="20"/>
        </w:rPr>
        <w:t xml:space="preserve">V katalogu naj ponudnik označi z zaporedno številko izpolnjevanje posameznih tehničnih zahtev iz razpisne dokumentacije in ponudbenega predračuna. Kataloge naj ponudnik pošlje v fizični obliki, po pošti, najkasneje do roka za oddajo ponudb. </w:t>
      </w:r>
    </w:p>
    <w:p w14:paraId="776DA6AD" w14:textId="77777777" w:rsidR="002C4029" w:rsidRPr="002C4029" w:rsidRDefault="002C4029" w:rsidP="002C4029">
      <w:pPr>
        <w:ind w:right="49"/>
        <w:rPr>
          <w:rFonts w:ascii="Arial Narrow" w:hAnsi="Arial Narrow"/>
          <w:szCs w:val="20"/>
        </w:rPr>
      </w:pPr>
    </w:p>
    <w:p w14:paraId="44A020D3" w14:textId="009DC02C" w:rsidR="002C4029" w:rsidRPr="002C4029" w:rsidRDefault="002C4029" w:rsidP="002C4029">
      <w:pPr>
        <w:ind w:right="49"/>
        <w:rPr>
          <w:rFonts w:ascii="Arial Narrow" w:hAnsi="Arial Narrow"/>
          <w:szCs w:val="20"/>
        </w:rPr>
      </w:pPr>
      <w:r w:rsidRPr="00A45A27">
        <w:rPr>
          <w:rFonts w:ascii="Arial Narrow" w:hAnsi="Arial Narrow"/>
          <w:szCs w:val="20"/>
        </w:rPr>
        <w:t xml:space="preserve">V kolikor izpolnjevanje posameznih zahtev ne bo razvidno iz priloge </w:t>
      </w:r>
      <w:r w:rsidR="00A45A27" w:rsidRPr="00A45A27">
        <w:rPr>
          <w:rFonts w:ascii="Arial Narrow" w:hAnsi="Arial Narrow"/>
          <w:szCs w:val="20"/>
        </w:rPr>
        <w:t>2, Ponudbeni predračun</w:t>
      </w:r>
      <w:r w:rsidRPr="00A45A27">
        <w:rPr>
          <w:rFonts w:ascii="Arial Narrow" w:hAnsi="Arial Narrow"/>
          <w:szCs w:val="20"/>
        </w:rPr>
        <w:t xml:space="preserve"> in priloge 4,</w:t>
      </w:r>
      <w:r w:rsidR="00A45A27" w:rsidRPr="00A45A27">
        <w:rPr>
          <w:rFonts w:ascii="Arial Narrow" w:hAnsi="Arial Narrow"/>
          <w:szCs w:val="20"/>
        </w:rPr>
        <w:t xml:space="preserve"> katalogi, prospekti,</w:t>
      </w:r>
      <w:r w:rsidRPr="00A45A27">
        <w:rPr>
          <w:rFonts w:ascii="Arial Narrow" w:hAnsi="Arial Narrow"/>
          <w:szCs w:val="20"/>
        </w:rPr>
        <w:t xml:space="preserve"> ponudnik le-te lahko dokaže tudi z ogledom ponujene opreme, ki ga zagotovi na lastne stroške. O ogledu se opravi zapisnik.</w:t>
      </w:r>
      <w:r w:rsidRPr="002C4029">
        <w:rPr>
          <w:rFonts w:ascii="Arial Narrow" w:hAnsi="Arial Narrow"/>
          <w:szCs w:val="20"/>
        </w:rPr>
        <w:t xml:space="preserve"> </w:t>
      </w:r>
    </w:p>
    <w:p w14:paraId="4E1820BC" w14:textId="77777777" w:rsidR="002C4029" w:rsidRPr="002C4029" w:rsidRDefault="002C4029" w:rsidP="002C4029">
      <w:pPr>
        <w:rPr>
          <w:rFonts w:ascii="Arial Narrow" w:hAnsi="Arial Narrow"/>
          <w:b/>
          <w:szCs w:val="20"/>
        </w:rPr>
      </w:pPr>
      <w:r w:rsidRPr="002C4029">
        <w:rPr>
          <w:rFonts w:ascii="Arial Narrow" w:hAnsi="Arial Narrow"/>
        </w:rPr>
        <w:br/>
        <w:t xml:space="preserve">Naročnik si pridržuje pravico do naknadne zahteve po dodatni dokumentaciji (kot. npr. navodil za uporabo, dodatni opisi ipd.), če je to potrebno. Ponudnik mora dokumentacijo predložiti naročniku najkasneje v 2 delovnih dneh od prejema poziva (po elektronski pošti), drugače bo njegova ponudba spoznana za ponudbo, ki ni dopustna in bo izključena iz nadaljnjega ocenjevanja. </w:t>
      </w:r>
      <w:r w:rsidRPr="002C4029">
        <w:rPr>
          <w:rFonts w:ascii="Arial Narrow" w:hAnsi="Arial Narrow"/>
        </w:rPr>
        <w:br/>
      </w:r>
      <w:r w:rsidRPr="002C4029">
        <w:rPr>
          <w:rFonts w:ascii="Arial Narrow" w:hAnsi="Arial Narrow"/>
        </w:rPr>
        <w:br/>
        <w:t>Katalogi, prospekti in navodila so sestavni del ponudbe ter tako stroškovno bremenijo ponudnika, ki jih mora naročniku posredovati brezplačno.</w:t>
      </w:r>
    </w:p>
    <w:p w14:paraId="20991721" w14:textId="77777777" w:rsidR="002C4029" w:rsidRPr="00AE62BD" w:rsidRDefault="002C4029" w:rsidP="00F01878">
      <w:pPr>
        <w:ind w:right="49"/>
        <w:rPr>
          <w:rFonts w:ascii="Arial Narrow" w:hAnsi="Arial Narrow"/>
          <w:strike/>
          <w:szCs w:val="20"/>
        </w:rPr>
      </w:pPr>
    </w:p>
    <w:p w14:paraId="4BCFE0AA" w14:textId="77777777" w:rsidR="00F01878" w:rsidRPr="00E7430E" w:rsidRDefault="00F01878" w:rsidP="00A42DA9">
      <w:pPr>
        <w:pStyle w:val="Naslov1"/>
      </w:pPr>
      <w:r w:rsidRPr="00E7430E">
        <w:t>Pojasnila ponudnikom za izpolnitev ponudbenega predračuna</w:t>
      </w:r>
    </w:p>
    <w:p w14:paraId="00EAB15A" w14:textId="77777777" w:rsidR="00F01878" w:rsidRPr="008042A6" w:rsidRDefault="00A71D4D" w:rsidP="00F01878">
      <w:pPr>
        <w:pStyle w:val="Blokbesedila"/>
        <w:ind w:left="0" w:right="0"/>
        <w:rPr>
          <w:rFonts w:ascii="Arial Narrow" w:hAnsi="Arial Narrow"/>
          <w:sz w:val="20"/>
        </w:rPr>
      </w:pPr>
      <w:r>
        <w:rPr>
          <w:rFonts w:ascii="Arial Narrow" w:hAnsi="Arial Narrow"/>
          <w:bCs/>
          <w:sz w:val="20"/>
        </w:rPr>
        <w:t xml:space="preserve">Naročnik bo naročilo oddal </w:t>
      </w:r>
      <w:r w:rsidR="008042A6" w:rsidRPr="00AE62BD">
        <w:rPr>
          <w:rFonts w:ascii="Arial Narrow" w:hAnsi="Arial Narrow"/>
          <w:bCs/>
          <w:sz w:val="20"/>
        </w:rPr>
        <w:t>po sklopih</w:t>
      </w:r>
      <w:r w:rsidR="00F01878" w:rsidRPr="00E7430E">
        <w:rPr>
          <w:rFonts w:ascii="Arial Narrow" w:hAnsi="Arial Narrow"/>
          <w:bCs/>
          <w:sz w:val="20"/>
        </w:rPr>
        <w:t xml:space="preserve">. </w:t>
      </w:r>
      <w:r w:rsidR="00F01878" w:rsidRPr="00E7430E">
        <w:rPr>
          <w:rFonts w:ascii="Arial Narrow" w:hAnsi="Arial Narrow"/>
          <w:sz w:val="20"/>
        </w:rPr>
        <w:t xml:space="preserve">Ponudnik mora predložiti ponudbo, ki izpolnjuje vse zahteve iz te razpisne </w:t>
      </w:r>
      <w:r w:rsidR="00F01878" w:rsidRPr="008042A6">
        <w:rPr>
          <w:rFonts w:ascii="Arial Narrow" w:hAnsi="Arial Narrow"/>
          <w:sz w:val="20"/>
        </w:rPr>
        <w:t>dokumentacije.</w:t>
      </w:r>
    </w:p>
    <w:p w14:paraId="46A28A22" w14:textId="77777777" w:rsidR="00F01878" w:rsidRPr="00E7430E" w:rsidRDefault="00F01878" w:rsidP="00F01878">
      <w:pPr>
        <w:pStyle w:val="Telobesedila31"/>
        <w:widowControl/>
        <w:rPr>
          <w:rFonts w:ascii="Arial Narrow" w:hAnsi="Arial Narrow"/>
          <w:sz w:val="20"/>
        </w:rPr>
      </w:pPr>
    </w:p>
    <w:p w14:paraId="0AA69C85" w14:textId="3099F936" w:rsidR="00CF7B3E" w:rsidRPr="00CF7B3E" w:rsidRDefault="00F01878" w:rsidP="00CF7B3E">
      <w:pPr>
        <w:tabs>
          <w:tab w:val="left" w:pos="397"/>
          <w:tab w:val="left" w:pos="432"/>
        </w:tabs>
        <w:rPr>
          <w:rFonts w:ascii="Arial Narrow" w:hAnsi="Arial Narrow"/>
          <w:color w:val="FF0000"/>
          <w:szCs w:val="20"/>
        </w:rPr>
      </w:pPr>
      <w:r w:rsidRPr="00CF7B3E">
        <w:rPr>
          <w:rFonts w:ascii="Arial Narrow" w:hAnsi="Arial Narrow"/>
          <w:szCs w:val="20"/>
        </w:rPr>
        <w:t>Variantne ponudbe ne bodo upoštevane.</w:t>
      </w:r>
      <w:r w:rsidR="00600DE5" w:rsidRPr="00CF7B3E">
        <w:rPr>
          <w:rFonts w:ascii="Arial Narrow" w:hAnsi="Arial Narrow"/>
          <w:szCs w:val="20"/>
        </w:rPr>
        <w:t xml:space="preserve"> </w:t>
      </w:r>
      <w:r w:rsidR="00F5765F" w:rsidRPr="00CF7B3E">
        <w:rPr>
          <w:rFonts w:ascii="Arial Narrow" w:hAnsi="Arial Narrow"/>
          <w:color w:val="FF0000"/>
          <w:szCs w:val="20"/>
          <w:shd w:val="clear" w:color="auto" w:fill="FFFFFF"/>
        </w:rPr>
        <w:t>Ponudnik lahko predloži samo eno ponudbo. Ponudnik, ki predloži več kot eno ponudbo bo izločen iz postopka.</w:t>
      </w:r>
      <w:r w:rsidR="00CF7B3E" w:rsidRPr="00CF7B3E">
        <w:rPr>
          <w:rFonts w:ascii="Arial Narrow" w:hAnsi="Arial Narrow"/>
          <w:color w:val="FF0000"/>
          <w:szCs w:val="20"/>
        </w:rPr>
        <w:t xml:space="preserve"> </w:t>
      </w:r>
      <w:r w:rsidR="00CF7B3E" w:rsidRPr="00CF7B3E">
        <w:rPr>
          <w:rFonts w:ascii="Arial Narrow" w:hAnsi="Arial Narrow"/>
          <w:color w:val="FF0000"/>
          <w:szCs w:val="20"/>
        </w:rPr>
        <w:t>Vsak ponudnik lahko predloži le eno ponudbo. Ponudnik, ki predloži več kot eno ponudbo, diskvalificira vse svoje ponudbe.</w:t>
      </w:r>
    </w:p>
    <w:p w14:paraId="5D05A1D0" w14:textId="34CF6313" w:rsidR="00F5765F" w:rsidRPr="00CF7B3E" w:rsidRDefault="00F5765F" w:rsidP="00600DE5">
      <w:pPr>
        <w:tabs>
          <w:tab w:val="left" w:pos="397"/>
          <w:tab w:val="left" w:pos="432"/>
        </w:tabs>
        <w:rPr>
          <w:rFonts w:ascii="Arial Narrow" w:hAnsi="Arial Narrow"/>
          <w:szCs w:val="20"/>
        </w:rPr>
      </w:pPr>
    </w:p>
    <w:p w14:paraId="3FFE12BE" w14:textId="77777777" w:rsidR="00600DE5" w:rsidRPr="00E7430E" w:rsidRDefault="00600DE5" w:rsidP="00F01878">
      <w:pPr>
        <w:tabs>
          <w:tab w:val="left" w:pos="397"/>
          <w:tab w:val="left" w:pos="432"/>
        </w:tabs>
        <w:rPr>
          <w:rFonts w:ascii="Arial Narrow" w:hAnsi="Arial Narrow"/>
          <w:szCs w:val="20"/>
        </w:rPr>
      </w:pPr>
    </w:p>
    <w:p w14:paraId="073BEAF9" w14:textId="77777777" w:rsidR="00F01878" w:rsidRPr="00E7430E" w:rsidRDefault="00F01878" w:rsidP="00A42DA9">
      <w:pPr>
        <w:pStyle w:val="Naslov1"/>
      </w:pPr>
      <w:r w:rsidRPr="00E7430E">
        <w:lastRenderedPageBreak/>
        <w:t>Cena oz. vrednost ponudbe</w:t>
      </w:r>
    </w:p>
    <w:p w14:paraId="20B20CC1" w14:textId="77777777"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14:paraId="69A007BA" w14:textId="77777777" w:rsidR="00F01878" w:rsidRPr="00E7430E" w:rsidRDefault="00F01878" w:rsidP="00F01878">
      <w:pPr>
        <w:ind w:right="49"/>
        <w:rPr>
          <w:rFonts w:ascii="Arial Narrow" w:hAnsi="Arial Narrow"/>
          <w:szCs w:val="20"/>
          <w:highlight w:val="yellow"/>
        </w:rPr>
      </w:pPr>
    </w:p>
    <w:p w14:paraId="3B554C94" w14:textId="66E42AE9"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w:t>
      </w:r>
      <w:r w:rsidR="000A4EA6">
        <w:rPr>
          <w:rFonts w:ascii="Arial Narrow" w:hAnsi="Arial Narrow"/>
          <w:sz w:val="20"/>
        </w:rPr>
        <w:t xml:space="preserve"> ali pusti postavko prazno</w:t>
      </w:r>
      <w:r w:rsidRPr="00E7430E">
        <w:rPr>
          <w:rFonts w:ascii="Arial Narrow" w:hAnsi="Arial Narrow"/>
          <w:sz w:val="20"/>
        </w:rPr>
        <w:t>, se šteje, da ponuja postavko brezplačno.</w:t>
      </w:r>
    </w:p>
    <w:p w14:paraId="526793B8" w14:textId="77777777" w:rsidR="00F01878" w:rsidRPr="00E7430E" w:rsidRDefault="00F01878" w:rsidP="00F01878">
      <w:pPr>
        <w:ind w:right="49"/>
        <w:rPr>
          <w:rFonts w:ascii="Arial Narrow" w:hAnsi="Arial Narrow"/>
          <w:szCs w:val="20"/>
          <w:highlight w:val="yellow"/>
        </w:rPr>
      </w:pPr>
    </w:p>
    <w:p w14:paraId="6A9ADE65" w14:textId="77777777"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14:paraId="5252BFC0" w14:textId="77777777" w:rsidR="006A6107" w:rsidRDefault="006A6107" w:rsidP="00F01878">
      <w:pPr>
        <w:rPr>
          <w:rFonts w:ascii="Arial Narrow" w:hAnsi="Arial Narrow"/>
          <w:szCs w:val="20"/>
        </w:rPr>
      </w:pPr>
    </w:p>
    <w:p w14:paraId="4B931AA4" w14:textId="46D1A142" w:rsidR="00A45A5A" w:rsidRDefault="00A45A5A" w:rsidP="00F01878">
      <w:pPr>
        <w:rPr>
          <w:rFonts w:ascii="Arial Narrow" w:hAnsi="Arial Narrow"/>
          <w:szCs w:val="20"/>
        </w:rPr>
      </w:pPr>
      <w:r>
        <w:rPr>
          <w:rFonts w:ascii="Arial Narrow" w:hAnsi="Arial Narrow"/>
          <w:szCs w:val="20"/>
        </w:rPr>
        <w:t>Pravilo enakovrednih ponudb: prej prispela ponudba.</w:t>
      </w:r>
    </w:p>
    <w:p w14:paraId="7324405C" w14:textId="50C5EC07" w:rsidR="00147051" w:rsidRDefault="00147051" w:rsidP="00F01878">
      <w:pPr>
        <w:rPr>
          <w:rFonts w:ascii="Arial Narrow" w:hAnsi="Arial Narrow"/>
          <w:szCs w:val="20"/>
        </w:rPr>
      </w:pPr>
    </w:p>
    <w:p w14:paraId="4703A219" w14:textId="77777777" w:rsidR="00147051" w:rsidRPr="00147051" w:rsidRDefault="00147051" w:rsidP="00147051">
      <w:pPr>
        <w:keepNext/>
        <w:keepLines/>
        <w:numPr>
          <w:ilvl w:val="2"/>
          <w:numId w:val="2"/>
        </w:numPr>
        <w:spacing w:before="240" w:after="120"/>
        <w:outlineLvl w:val="2"/>
        <w:rPr>
          <w:rFonts w:ascii="Arial Narrow" w:eastAsia="Times New Roman" w:hAnsi="Arial Narrow"/>
          <w:b/>
          <w:bCs/>
          <w:sz w:val="22"/>
          <w:szCs w:val="20"/>
        </w:rPr>
      </w:pPr>
      <w:bookmarkStart w:id="2" w:name="_Toc336851759"/>
      <w:bookmarkStart w:id="3" w:name="_Toc336851807"/>
      <w:bookmarkStart w:id="4" w:name="_Toc514930642"/>
      <w:r w:rsidRPr="00147051">
        <w:rPr>
          <w:rFonts w:ascii="Arial Narrow" w:eastAsia="Times New Roman" w:hAnsi="Arial Narrow"/>
          <w:b/>
          <w:bCs/>
          <w:sz w:val="22"/>
          <w:szCs w:val="20"/>
        </w:rPr>
        <w:t>Veljavnost ponudbe</w:t>
      </w:r>
      <w:bookmarkEnd w:id="2"/>
      <w:bookmarkEnd w:id="3"/>
      <w:bookmarkEnd w:id="4"/>
    </w:p>
    <w:p w14:paraId="716E6CB3" w14:textId="2FEE0C51" w:rsidR="00147051" w:rsidRPr="00147051" w:rsidRDefault="00147051" w:rsidP="00147051">
      <w:pPr>
        <w:rPr>
          <w:rFonts w:ascii="Arial Narrow" w:hAnsi="Arial Narrow"/>
          <w:szCs w:val="20"/>
        </w:rPr>
      </w:pPr>
      <w:r w:rsidRPr="00147051">
        <w:rPr>
          <w:rFonts w:ascii="Arial Narrow" w:hAnsi="Arial Narrow"/>
          <w:szCs w:val="20"/>
        </w:rPr>
        <w:t xml:space="preserve">Ponudba mora veljati najmanj do </w:t>
      </w:r>
      <w:bookmarkStart w:id="5" w:name="_Hlk121306649"/>
      <w:r w:rsidRPr="00A45A27">
        <w:rPr>
          <w:rFonts w:ascii="Arial Narrow" w:hAnsi="Arial Narrow"/>
          <w:szCs w:val="20"/>
        </w:rPr>
        <w:t>26.04.202</w:t>
      </w:r>
      <w:r w:rsidR="00511C66">
        <w:rPr>
          <w:rFonts w:ascii="Arial Narrow" w:hAnsi="Arial Narrow"/>
          <w:szCs w:val="20"/>
        </w:rPr>
        <w:t>3</w:t>
      </w:r>
      <w:r w:rsidRPr="00147051">
        <w:rPr>
          <w:rFonts w:ascii="Arial Narrow" w:hAnsi="Arial Narrow"/>
          <w:szCs w:val="20"/>
        </w:rPr>
        <w:t xml:space="preserve"> </w:t>
      </w:r>
      <w:bookmarkEnd w:id="5"/>
      <w:r w:rsidRPr="00147051">
        <w:rPr>
          <w:rFonts w:ascii="Arial Narrow" w:hAnsi="Arial Narrow"/>
          <w:szCs w:val="20"/>
        </w:rPr>
        <w:t>(</w:t>
      </w:r>
      <w:r>
        <w:rPr>
          <w:rFonts w:ascii="Arial Narrow" w:hAnsi="Arial Narrow"/>
          <w:szCs w:val="20"/>
        </w:rPr>
        <w:t>90</w:t>
      </w:r>
      <w:r w:rsidRPr="00147051">
        <w:rPr>
          <w:rFonts w:ascii="Arial Narrow" w:hAnsi="Arial Narrow"/>
          <w:szCs w:val="20"/>
        </w:rPr>
        <w:t xml:space="preserve"> dni od datuma za prejem). </w:t>
      </w:r>
    </w:p>
    <w:p w14:paraId="344D0424" w14:textId="77777777" w:rsidR="00147051" w:rsidRPr="00147051" w:rsidRDefault="00147051" w:rsidP="00147051">
      <w:pPr>
        <w:rPr>
          <w:rFonts w:ascii="Arial Narrow" w:hAnsi="Arial Narrow"/>
          <w:szCs w:val="20"/>
        </w:rPr>
      </w:pPr>
    </w:p>
    <w:p w14:paraId="09A4AF53" w14:textId="77777777" w:rsidR="00147051" w:rsidRPr="00147051" w:rsidRDefault="00147051" w:rsidP="00147051">
      <w:pPr>
        <w:rPr>
          <w:rFonts w:ascii="Arial Narrow" w:hAnsi="Arial Narrow"/>
          <w:szCs w:val="20"/>
        </w:rPr>
      </w:pPr>
      <w:r w:rsidRPr="00147051">
        <w:rPr>
          <w:rFonts w:ascii="Arial Narrow" w:hAnsi="Arial Narrow"/>
          <w:szCs w:val="20"/>
        </w:rPr>
        <w:t xml:space="preserve">V izjemnih okoliščinah bo naročnik lahko zahteval, da ponudniki podaljšajo čas veljavnosti ponudb za določeno dodatno obdobje. </w:t>
      </w:r>
    </w:p>
    <w:p w14:paraId="53FCA3E1" w14:textId="7978DFE6" w:rsidR="00147051" w:rsidRDefault="00147051" w:rsidP="00F01878">
      <w:pPr>
        <w:rPr>
          <w:rFonts w:ascii="Arial Narrow" w:hAnsi="Arial Narrow"/>
          <w:szCs w:val="20"/>
        </w:rPr>
      </w:pPr>
    </w:p>
    <w:p w14:paraId="03B64093"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bookmarkStart w:id="6" w:name="_Toc336851755"/>
      <w:bookmarkStart w:id="7" w:name="_Toc336851803"/>
      <w:bookmarkStart w:id="8" w:name="_Toc514930638"/>
      <w:r w:rsidRPr="00A041FA">
        <w:rPr>
          <w:rFonts w:ascii="Arial Narrow" w:eastAsia="Times New Roman" w:hAnsi="Arial Narrow"/>
          <w:b/>
          <w:bCs/>
          <w:sz w:val="22"/>
          <w:szCs w:val="20"/>
        </w:rPr>
        <w:t>Ponudba s podizvajalci</w:t>
      </w:r>
      <w:bookmarkEnd w:id="6"/>
      <w:bookmarkEnd w:id="7"/>
      <w:bookmarkEnd w:id="8"/>
    </w:p>
    <w:p w14:paraId="01D7F1D1" w14:textId="77777777" w:rsidR="00A041FA" w:rsidRPr="00A041FA" w:rsidRDefault="00A041FA" w:rsidP="00A041FA">
      <w:pPr>
        <w:rPr>
          <w:rFonts w:ascii="Arial Narrow" w:hAnsi="Arial Narrow"/>
          <w:szCs w:val="20"/>
        </w:rPr>
      </w:pPr>
      <w:r w:rsidRPr="00A041FA">
        <w:rPr>
          <w:rFonts w:ascii="Arial Narrow" w:hAnsi="Arial Narrow"/>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4648B0F" w14:textId="77777777" w:rsidR="00A041FA" w:rsidRPr="00A041FA" w:rsidRDefault="00A041FA" w:rsidP="00A041FA">
      <w:pPr>
        <w:rPr>
          <w:rFonts w:ascii="Arial Narrow" w:hAnsi="Arial Narrow"/>
          <w:szCs w:val="20"/>
        </w:rPr>
      </w:pPr>
    </w:p>
    <w:p w14:paraId="303797C4" w14:textId="77777777" w:rsidR="00A041FA" w:rsidRPr="00A041FA" w:rsidRDefault="00A041FA" w:rsidP="00A041FA">
      <w:pPr>
        <w:rPr>
          <w:rFonts w:ascii="Arial Narrow" w:hAnsi="Arial Narrow"/>
          <w:szCs w:val="20"/>
        </w:rPr>
      </w:pPr>
      <w:r w:rsidRPr="00A041FA">
        <w:rPr>
          <w:rFonts w:ascii="Arial Narrow" w:hAnsi="Arial Narrow"/>
          <w:szCs w:val="20"/>
        </w:rPr>
        <w:t>V kolikor bodo pri podizvajalcu obstajali razlogi za izključitev oziroma ne bo izpolnjeval ustreznih pogojev za sodelovanje iz točke 8.1 teh navodil, bo naročnik podizvajalca zavrnil in zahteval njegovo zamenjavo.</w:t>
      </w:r>
    </w:p>
    <w:p w14:paraId="5FC61876" w14:textId="77777777" w:rsidR="00A041FA" w:rsidRPr="00A041FA" w:rsidRDefault="00A041FA" w:rsidP="00A041FA">
      <w:pPr>
        <w:rPr>
          <w:rFonts w:ascii="Arial Narrow" w:hAnsi="Arial Narrow"/>
          <w:szCs w:val="20"/>
        </w:rPr>
      </w:pPr>
    </w:p>
    <w:p w14:paraId="4DA5540A" w14:textId="77777777" w:rsidR="00A041FA" w:rsidRPr="00A041FA" w:rsidRDefault="00A041FA" w:rsidP="00A041FA">
      <w:pPr>
        <w:rPr>
          <w:rFonts w:ascii="Arial Narrow" w:hAnsi="Arial Narrow"/>
          <w:szCs w:val="20"/>
        </w:rPr>
      </w:pPr>
      <w:r w:rsidRPr="00A041FA">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A95D00F" w14:textId="77777777" w:rsidR="00A041FA" w:rsidRPr="00A041FA" w:rsidRDefault="00A041FA" w:rsidP="00A041FA">
      <w:pPr>
        <w:rPr>
          <w:rFonts w:ascii="Arial Narrow" w:hAnsi="Arial Narrow"/>
          <w:szCs w:val="20"/>
        </w:rPr>
      </w:pPr>
    </w:p>
    <w:p w14:paraId="405BB3C7"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bo ponudnik izvajal javno naročilo s podizvajalci, mora v ponudbi:</w:t>
      </w:r>
    </w:p>
    <w:p w14:paraId="190CBB74"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navesti vse podizvajalce ter vsak del javnega naročila, ki ga namerava oddati v </w:t>
      </w:r>
      <w:proofErr w:type="spellStart"/>
      <w:r w:rsidRPr="00A041FA">
        <w:rPr>
          <w:rFonts w:ascii="Arial Narrow" w:eastAsia="Times New Roman" w:hAnsi="Arial Narrow" w:cs="Arial"/>
          <w:szCs w:val="20"/>
          <w:lang w:eastAsia="sl-SI"/>
        </w:rPr>
        <w:t>podizvajanje</w:t>
      </w:r>
      <w:proofErr w:type="spellEnd"/>
      <w:r w:rsidRPr="00A041FA">
        <w:rPr>
          <w:rFonts w:ascii="Arial Narrow" w:eastAsia="Times New Roman" w:hAnsi="Arial Narrow" w:cs="Arial"/>
          <w:szCs w:val="20"/>
          <w:lang w:eastAsia="sl-SI"/>
        </w:rPr>
        <w:t>,</w:t>
      </w:r>
      <w:r w:rsidRPr="00A041FA">
        <w:rPr>
          <w:rFonts w:ascii="Arial Narrow" w:eastAsia="Times New Roman" w:hAnsi="Arial Narrow"/>
          <w:szCs w:val="20"/>
          <w:lang w:eastAsia="sl-SI"/>
        </w:rPr>
        <w:t xml:space="preserve"> </w:t>
      </w:r>
    </w:p>
    <w:p w14:paraId="188002AC"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kontaktne podatke in zakonite zastopnike predlaganih podizvajalcev,</w:t>
      </w:r>
      <w:r w:rsidRPr="00A041FA">
        <w:rPr>
          <w:rFonts w:ascii="Arial Narrow" w:eastAsia="Times New Roman" w:hAnsi="Arial Narrow"/>
          <w:szCs w:val="20"/>
          <w:lang w:eastAsia="sl-SI"/>
        </w:rPr>
        <w:t xml:space="preserve"> </w:t>
      </w:r>
    </w:p>
    <w:p w14:paraId="01F33670"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izpolnjene ESPD teh podizvajalcev v skladu z 79. členom ZJN-3 ter</w:t>
      </w:r>
      <w:r w:rsidRPr="00A041FA">
        <w:rPr>
          <w:rFonts w:ascii="Arial Narrow" w:eastAsia="Times New Roman" w:hAnsi="Arial Narrow"/>
          <w:szCs w:val="20"/>
          <w:lang w:eastAsia="sl-SI"/>
        </w:rPr>
        <w:t xml:space="preserve"> </w:t>
      </w:r>
    </w:p>
    <w:p w14:paraId="6A7C11C5"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priložiti zahtevo podizvajalca za neposredno plačilo, </w:t>
      </w:r>
      <w:r w:rsidRPr="00A041FA">
        <w:rPr>
          <w:rFonts w:ascii="Arial Narrow" w:eastAsia="Times New Roman" w:hAnsi="Arial Narrow" w:cs="Arial"/>
          <w:b/>
          <w:bCs/>
          <w:szCs w:val="20"/>
          <w:lang w:eastAsia="sl-SI"/>
        </w:rPr>
        <w:t>če podizvajalec to zahteva.</w:t>
      </w:r>
    </w:p>
    <w:p w14:paraId="34C29D6B" w14:textId="77777777" w:rsidR="00A041FA" w:rsidRPr="00A041FA" w:rsidRDefault="00A041FA" w:rsidP="00A041FA">
      <w:pPr>
        <w:rPr>
          <w:rFonts w:ascii="Arial Narrow" w:eastAsia="Times New Roman" w:hAnsi="Arial Narrow" w:cs="Arial"/>
          <w:szCs w:val="20"/>
          <w:lang w:eastAsia="sl-SI"/>
        </w:rPr>
      </w:pPr>
    </w:p>
    <w:p w14:paraId="291DDD1A"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Izbrani izvajalec bo moral med izvajanjem javnega naročila kupca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9B7F001" w14:textId="77777777" w:rsidR="00A041FA" w:rsidRPr="00A041FA" w:rsidRDefault="00A041FA" w:rsidP="00A041FA">
      <w:pPr>
        <w:ind w:left="357"/>
        <w:rPr>
          <w:rFonts w:ascii="Arial Narrow" w:eastAsia="Times New Roman" w:hAnsi="Arial Narrow" w:cs="Arial"/>
          <w:szCs w:val="20"/>
          <w:lang w:eastAsia="sl-SI"/>
        </w:rPr>
      </w:pPr>
    </w:p>
    <w:p w14:paraId="207F5418"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Naročnik bo zavrnil vsakega naknadno nominiranega podizvajalca: </w:t>
      </w:r>
    </w:p>
    <w:p w14:paraId="4FC9EEC4" w14:textId="26B59ABE"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zanj obstajajo razlogi za izključitev, kot so navedeni v  te</w:t>
      </w:r>
      <w:r w:rsidR="00E12E87">
        <w:rPr>
          <w:rFonts w:ascii="Arial Narrow" w:eastAsia="Times New Roman" w:hAnsi="Arial Narrow" w:cs="Arial"/>
          <w:szCs w:val="20"/>
          <w:lang w:eastAsia="sl-SI"/>
        </w:rPr>
        <w:t>j</w:t>
      </w:r>
      <w:r w:rsidRPr="00A041FA">
        <w:rPr>
          <w:rFonts w:ascii="Arial Narrow" w:eastAsia="Times New Roman" w:hAnsi="Arial Narrow" w:cs="Arial"/>
          <w:szCs w:val="20"/>
          <w:lang w:eastAsia="sl-SI"/>
        </w:rPr>
        <w:t xml:space="preserve"> razpisn</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dokumentacij</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ter zahteval zamenjavo, </w:t>
      </w:r>
    </w:p>
    <w:p w14:paraId="10D9AB13"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bi to lahko vplivalo na nemoteno izvajanje ali dokončanje del,</w:t>
      </w:r>
    </w:p>
    <w:p w14:paraId="0984B187"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če novi podizvajalec ne izpolnjuje pogojev v zvezi z oddajo javnega naročila. </w:t>
      </w:r>
    </w:p>
    <w:p w14:paraId="429B2F4E" w14:textId="77777777" w:rsidR="00A041FA" w:rsidRPr="00A041FA" w:rsidRDefault="00A041FA" w:rsidP="00A041FA">
      <w:pPr>
        <w:rPr>
          <w:rFonts w:ascii="Arial Narrow" w:eastAsia="Times New Roman" w:hAnsi="Arial Narrow" w:cs="Arial"/>
          <w:szCs w:val="20"/>
        </w:rPr>
      </w:pPr>
    </w:p>
    <w:p w14:paraId="5672A411"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lastRenderedPageBreak/>
        <w:t>Le če podizvajalec zahteva neposredno plačilo, se šteje, da je neposredno plačilo podizvajalcu obvezno in obveznost zavezuje tako kupca kot tudi glavnega izvajalca. Kadar namerava ponudnik izvesti javno naročilo s podizvajalcem, ki zahteva neposredno plačilo v skladu s tem členom, mora:</w:t>
      </w:r>
    </w:p>
    <w:p w14:paraId="070D0D20"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v pogodbi pooblastiti kupca, da na podlagi potrjenega računa oziroma situacije s strani glavnega izvajalca neposredno plačuje podizvajalcu,</w:t>
      </w:r>
    </w:p>
    <w:p w14:paraId="1ABD3C26"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podizvajalec predložiti soglasje, na podlagi katerega kupec namesto ponudnika poravna podizvajalčevo terjatev do ponudnika,</w:t>
      </w:r>
    </w:p>
    <w:p w14:paraId="68B94822"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svojemu računu ali situaciji priložiti račun ali situacijo podizvajalca, ki ga je predhodno potrdil.</w:t>
      </w:r>
    </w:p>
    <w:p w14:paraId="27112163" w14:textId="77777777" w:rsidR="00A041FA" w:rsidRPr="00A041FA" w:rsidRDefault="00A041FA" w:rsidP="00A041FA">
      <w:pPr>
        <w:rPr>
          <w:rFonts w:ascii="Arial Narrow" w:eastAsia="Times New Roman" w:hAnsi="Arial Narrow" w:cs="Arial"/>
          <w:szCs w:val="20"/>
        </w:rPr>
      </w:pPr>
    </w:p>
    <w:p w14:paraId="573A8F0E"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Za tiste nominirane podizvajalce, ki neposrednih plačil ne bodo zahtevali, bo kupec od glavnega izvajalca zahteval, da mu najpozneje v 60 dneh od plačila končnega računa oziroma situacije pošlje svojo pisno izjavo in pisno izjavo podizvajalca, da je podizvajalec prejel plačilo za izvedena dela. Če izvajalec ne ravna skladno s tem določilom, bo kupec Državni revizijski komisiji podal predlog za uvedbo postopka o prekršku iz 2. točke prvega odstavka 112. člena ZJN-3. </w:t>
      </w:r>
    </w:p>
    <w:p w14:paraId="7C8EFFD9" w14:textId="77777777" w:rsidR="00A041FA" w:rsidRPr="00A041FA" w:rsidRDefault="00A041FA" w:rsidP="00A041FA">
      <w:pPr>
        <w:rPr>
          <w:rFonts w:ascii="Arial Narrow" w:hAnsi="Arial Narrow"/>
          <w:szCs w:val="20"/>
        </w:rPr>
      </w:pPr>
    </w:p>
    <w:p w14:paraId="14FA1A07"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r w:rsidRPr="00A041FA">
        <w:rPr>
          <w:rFonts w:ascii="Arial Narrow" w:eastAsia="Times New Roman" w:hAnsi="Arial Narrow"/>
          <w:b/>
          <w:bCs/>
          <w:sz w:val="22"/>
          <w:szCs w:val="20"/>
        </w:rPr>
        <w:t>Lokacije dobav:</w:t>
      </w:r>
    </w:p>
    <w:p w14:paraId="59C52B20" w14:textId="77777777" w:rsidR="00A041FA" w:rsidRPr="00A041FA" w:rsidRDefault="00A041FA" w:rsidP="00A041FA">
      <w:pPr>
        <w:rPr>
          <w:rFonts w:ascii="Arial Narrow" w:hAnsi="Arial Narrow"/>
          <w:szCs w:val="20"/>
        </w:rPr>
      </w:pPr>
      <w:r w:rsidRPr="00A041FA">
        <w:rPr>
          <w:rFonts w:ascii="Arial Narrow" w:hAnsi="Arial Narrow"/>
          <w:szCs w:val="20"/>
        </w:rPr>
        <w:t xml:space="preserve">Izbrani ponudnik bo naprave iz javnega naročila dostavil na naslednje lokacije: </w:t>
      </w:r>
    </w:p>
    <w:p w14:paraId="7C144762"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 Črnuče, Primožičeva ulica 2,</w:t>
      </w:r>
    </w:p>
    <w:p w14:paraId="310375DC" w14:textId="48431B05"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w:t>
      </w:r>
      <w:r>
        <w:rPr>
          <w:rFonts w:ascii="Arial Narrow" w:hAnsi="Arial Narrow"/>
          <w:szCs w:val="20"/>
        </w:rPr>
        <w:t>, Kržičeva ulica 10</w:t>
      </w:r>
      <w:r w:rsidRPr="00A041FA">
        <w:rPr>
          <w:rFonts w:ascii="Arial Narrow" w:hAnsi="Arial Narrow"/>
          <w:szCs w:val="20"/>
        </w:rPr>
        <w:t>,</w:t>
      </w:r>
    </w:p>
    <w:p w14:paraId="6CCD4B1E" w14:textId="517073F8"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Center, Aškerčeva ulica 4,</w:t>
      </w:r>
    </w:p>
    <w:p w14:paraId="621DD32C" w14:textId="23492102" w:rsidR="00A041FA" w:rsidRDefault="00A041FA" w:rsidP="00A041FA">
      <w:pPr>
        <w:numPr>
          <w:ilvl w:val="0"/>
          <w:numId w:val="40"/>
        </w:numPr>
        <w:contextualSpacing/>
        <w:rPr>
          <w:rFonts w:ascii="Arial Narrow" w:hAnsi="Arial Narrow"/>
          <w:szCs w:val="20"/>
        </w:rPr>
      </w:pPr>
      <w:r>
        <w:rPr>
          <w:rFonts w:ascii="Arial Narrow" w:hAnsi="Arial Narrow"/>
          <w:szCs w:val="20"/>
        </w:rPr>
        <w:t>Enota Center, Kotnikova ulica 36,</w:t>
      </w:r>
    </w:p>
    <w:p w14:paraId="78D93D1E" w14:textId="77777777"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Moste-Polje, </w:t>
      </w:r>
      <w:r>
        <w:rPr>
          <w:rFonts w:ascii="Arial Narrow" w:hAnsi="Arial Narrow"/>
          <w:szCs w:val="20"/>
        </w:rPr>
        <w:t>Enota Polje, Cesta 30. avgusta 2,</w:t>
      </w:r>
    </w:p>
    <w:p w14:paraId="1AC7A1B5" w14:textId="2D38E7DE" w:rsidR="00A041FA" w:rsidRPr="00A041FA" w:rsidRDefault="00A041FA" w:rsidP="00A041FA">
      <w:pPr>
        <w:numPr>
          <w:ilvl w:val="0"/>
          <w:numId w:val="40"/>
        </w:numPr>
        <w:contextualSpacing/>
        <w:rPr>
          <w:rFonts w:ascii="Arial Narrow" w:hAnsi="Arial Narrow"/>
          <w:szCs w:val="20"/>
        </w:rPr>
      </w:pPr>
      <w:r>
        <w:rPr>
          <w:rFonts w:ascii="Arial Narrow" w:hAnsi="Arial Narrow"/>
          <w:szCs w:val="20"/>
        </w:rPr>
        <w:t>Enota Moste-Polje, OŠ</w:t>
      </w:r>
      <w:r w:rsidR="006A7857">
        <w:rPr>
          <w:rFonts w:ascii="Arial Narrow" w:hAnsi="Arial Narrow"/>
          <w:szCs w:val="20"/>
        </w:rPr>
        <w:t xml:space="preserve"> Božidar Jakac</w:t>
      </w:r>
      <w:r w:rsidRPr="00A041FA">
        <w:rPr>
          <w:rFonts w:ascii="Arial Narrow" w:hAnsi="Arial Narrow"/>
          <w:szCs w:val="20"/>
        </w:rPr>
        <w:t>,</w:t>
      </w:r>
    </w:p>
    <w:p w14:paraId="77934E2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Šiška, </w:t>
      </w:r>
      <w:proofErr w:type="spellStart"/>
      <w:r w:rsidRPr="00A041FA">
        <w:rPr>
          <w:rFonts w:ascii="Arial Narrow" w:hAnsi="Arial Narrow"/>
          <w:szCs w:val="20"/>
        </w:rPr>
        <w:t>Derčeva</w:t>
      </w:r>
      <w:proofErr w:type="spellEnd"/>
      <w:r w:rsidRPr="00A041FA">
        <w:rPr>
          <w:rFonts w:ascii="Arial Narrow" w:hAnsi="Arial Narrow"/>
          <w:szCs w:val="20"/>
        </w:rPr>
        <w:t xml:space="preserve"> ulica 5,</w:t>
      </w:r>
    </w:p>
    <w:p w14:paraId="69293CB9" w14:textId="204B2E70"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Vič-Rudnik, </w:t>
      </w:r>
      <w:proofErr w:type="spellStart"/>
      <w:r w:rsidRPr="00A041FA">
        <w:rPr>
          <w:rFonts w:ascii="Arial Narrow" w:hAnsi="Arial Narrow"/>
          <w:szCs w:val="20"/>
        </w:rPr>
        <w:t>Šestova</w:t>
      </w:r>
      <w:proofErr w:type="spellEnd"/>
      <w:r w:rsidRPr="00A041FA">
        <w:rPr>
          <w:rFonts w:ascii="Arial Narrow" w:hAnsi="Arial Narrow"/>
          <w:szCs w:val="20"/>
        </w:rPr>
        <w:t xml:space="preserve">  ulica 10,</w:t>
      </w:r>
    </w:p>
    <w:p w14:paraId="6E0B8568"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Vič-Rudnik, Rakovniška ulica 4,</w:t>
      </w:r>
    </w:p>
    <w:p w14:paraId="4B09DED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Šentvid, Ob zdravstvenem domu 1.</w:t>
      </w:r>
    </w:p>
    <w:p w14:paraId="2D3274C4" w14:textId="77777777" w:rsidR="00A041FA" w:rsidRDefault="00A041FA" w:rsidP="00F01878">
      <w:pPr>
        <w:rPr>
          <w:rFonts w:ascii="Arial Narrow" w:hAnsi="Arial Narrow"/>
          <w:szCs w:val="20"/>
        </w:rPr>
      </w:pPr>
    </w:p>
    <w:p w14:paraId="6571E303" w14:textId="77777777" w:rsidR="007F5849" w:rsidRPr="007F5849" w:rsidRDefault="00A9222B" w:rsidP="00A42DA9">
      <w:pPr>
        <w:pStyle w:val="Naslov1"/>
      </w:pPr>
      <w:r>
        <w:t>Finančna zavarovanja</w:t>
      </w:r>
    </w:p>
    <w:p w14:paraId="5D1ED755" w14:textId="77777777" w:rsidR="007F5849" w:rsidRPr="00A42DA9" w:rsidRDefault="007F5849" w:rsidP="00A42DA9">
      <w:pPr>
        <w:pStyle w:val="Naslov2"/>
      </w:pPr>
      <w:r w:rsidRPr="00A42DA9">
        <w:rPr>
          <w:szCs w:val="22"/>
        </w:rPr>
        <w:t>Finančno zavarovanje za resnost ponudbe</w:t>
      </w:r>
    </w:p>
    <w:p w14:paraId="0337D1A4"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Ponudnik mora predložiti </w:t>
      </w:r>
      <w:r w:rsidR="00A84CD3">
        <w:rPr>
          <w:rFonts w:ascii="Arial Narrow" w:eastAsia="Times New Roman" w:hAnsi="Arial Narrow"/>
          <w:b/>
          <w:bCs/>
          <w:szCs w:val="20"/>
          <w:lang w:eastAsia="sl-SI"/>
        </w:rPr>
        <w:t>finančno zavarovanje</w:t>
      </w:r>
      <w:r w:rsidRPr="007F5849">
        <w:rPr>
          <w:rFonts w:ascii="Arial Narrow" w:eastAsia="Times New Roman" w:hAnsi="Arial Narrow"/>
          <w:b/>
          <w:bCs/>
          <w:szCs w:val="20"/>
          <w:lang w:eastAsia="sl-SI"/>
        </w:rPr>
        <w:t xml:space="preserve"> za resnost ponudbe v višini </w:t>
      </w:r>
      <w:r w:rsidR="00F910AC">
        <w:rPr>
          <w:rFonts w:ascii="Arial Narrow" w:eastAsia="Times New Roman" w:hAnsi="Arial Narrow"/>
          <w:b/>
          <w:bCs/>
          <w:szCs w:val="20"/>
          <w:lang w:eastAsia="sl-SI"/>
        </w:rPr>
        <w:t>3 % ponudbene vrednosti za vse sklope, ki jih ponuja, z</w:t>
      </w:r>
      <w:r w:rsidRPr="007F5849">
        <w:rPr>
          <w:rFonts w:ascii="Arial Narrow" w:eastAsia="Times New Roman" w:hAnsi="Arial Narrow"/>
          <w:b/>
          <w:bCs/>
          <w:szCs w:val="20"/>
          <w:lang w:eastAsia="sl-SI"/>
        </w:rPr>
        <w:t xml:space="preserve"> veljavnostjo 3 mesecev od roka za prejem ponudb</w:t>
      </w:r>
      <w:r w:rsidRPr="007F5849">
        <w:rPr>
          <w:rFonts w:ascii="Arial Narrow" w:eastAsia="Times New Roman" w:hAnsi="Arial Narrow"/>
          <w:szCs w:val="20"/>
          <w:lang w:eastAsia="sl-SI"/>
        </w:rPr>
        <w:t xml:space="preserve">, izdelano po Enotnih pravilih za garancije na poziv (EPGP), revizija iz leta 2010, izdana pri MTZ pod št. 758 ali enakovredno kavcijsko zavarovanje zavarovalnice. </w:t>
      </w:r>
    </w:p>
    <w:p w14:paraId="0F723A6D"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C3823C5"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za resnost ponudbe mora biti v ponudbi predloženo na enega od sledečih načinov:</w:t>
      </w:r>
    </w:p>
    <w:p w14:paraId="00C10194"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kot varno elektronsko podpisan dokument, podpisan s kvalificiranim digitalnim potrdilom garanta, ali</w:t>
      </w:r>
    </w:p>
    <w:p w14:paraId="07664969"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v obliki potrdila (ki vsebuje verifikacijsko kodo ali na drug podoben način), da je finančno zavarovanje izdano v </w:t>
      </w:r>
      <w:r w:rsidRPr="007F5849">
        <w:rPr>
          <w:rFonts w:ascii="Arial Narrow" w:eastAsia="Times New Roman" w:hAnsi="Arial Narrow"/>
          <w:i/>
          <w:szCs w:val="20"/>
          <w:lang w:eastAsia="sl-SI"/>
        </w:rPr>
        <w:t>elektronski obliki, skupaj z navedbo, na kakšen način je mogoče preveriti vsebino elektronsko izdanega finančnega</w:t>
      </w:r>
      <w:r w:rsidRPr="007F5849">
        <w:rPr>
          <w:rFonts w:ascii="Arial Narrow" w:eastAsia="Times New Roman" w:hAnsi="Arial Narrow"/>
          <w:szCs w:val="20"/>
          <w:lang w:eastAsia="sl-SI"/>
        </w:rPr>
        <w:t xml:space="preserve"> zavarovanja, ali</w:t>
      </w:r>
    </w:p>
    <w:p w14:paraId="7A1AEEEC"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v obliki </w:t>
      </w:r>
      <w:proofErr w:type="spellStart"/>
      <w:r w:rsidRPr="007F5849">
        <w:rPr>
          <w:rFonts w:ascii="Arial Narrow" w:eastAsia="Times New Roman" w:hAnsi="Arial Narrow"/>
          <w:szCs w:val="20"/>
          <w:lang w:eastAsia="sl-SI"/>
        </w:rPr>
        <w:t>skena</w:t>
      </w:r>
      <w:proofErr w:type="spellEnd"/>
      <w:r w:rsidRPr="007F5849">
        <w:rPr>
          <w:rFonts w:ascii="Arial Narrow" w:eastAsia="Times New Roman" w:hAnsi="Arial Narrow"/>
          <w:szCs w:val="20"/>
          <w:lang w:eastAsia="sl-SI"/>
        </w:rPr>
        <w:t xml:space="preserve"> originalnega finančnega zavarovanja, v kolikor je to v originalu izdano v pisni obliki. </w:t>
      </w:r>
      <w:proofErr w:type="spellStart"/>
      <w:r w:rsidRPr="007F5849">
        <w:rPr>
          <w:rFonts w:ascii="Arial Narrow" w:eastAsia="Times New Roman" w:hAnsi="Arial Narrow"/>
          <w:szCs w:val="20"/>
          <w:lang w:eastAsia="sl-SI"/>
        </w:rPr>
        <w:t>Sken</w:t>
      </w:r>
      <w:proofErr w:type="spellEnd"/>
      <w:r w:rsidRPr="007F5849">
        <w:rPr>
          <w:rFonts w:ascii="Arial Narrow" w:eastAsia="Times New Roman" w:hAnsi="Arial Narrow"/>
          <w:szCs w:val="20"/>
          <w:lang w:eastAsia="sl-SI"/>
        </w:rPr>
        <w:t xml:space="preserve"> šteje za potrdilo, da je bilo finančno zavarovanje izdano ter v kakšni obliki in vsebini. V dvomu lahko naročnik zahteva, da mu ponudnik naknadno na vpogled predloži originalen izvod.</w:t>
      </w:r>
    </w:p>
    <w:p w14:paraId="764CDEC3"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Vsi navedeni načini se štejejo za enakovredne – naročnik mora dobiti zgolj dokazilo, da je zahtevano nepreklicno finančno zavarovanje izdano, zaradi klavzule, da poleg izjave zahtevi za izplačilo ni treba predložiti originalnega finančnega zavarovanja, pa predložitev originala naročniku, razen na njegovo naknadno zahtevo, ni potrebna.</w:t>
      </w:r>
    </w:p>
    <w:p w14:paraId="7E0ACD35" w14:textId="77777777" w:rsidR="00A9222B" w:rsidRPr="00A42DA9" w:rsidRDefault="00A9222B" w:rsidP="00A42DA9">
      <w:pPr>
        <w:pStyle w:val="Naslov2"/>
      </w:pPr>
      <w:r w:rsidRPr="00A42DA9">
        <w:lastRenderedPageBreak/>
        <w:t>Zavarovanje za dobro izvedbo pogodbenih obveznosti</w:t>
      </w:r>
      <w:bookmarkStart w:id="9" w:name="__RefHeading___Toc509692065"/>
      <w:bookmarkEnd w:id="9"/>
    </w:p>
    <w:p w14:paraId="7F6F5985" w14:textId="77777777" w:rsidR="00A9222B" w:rsidRPr="00AD182E" w:rsidRDefault="00A9222B" w:rsidP="00A9222B">
      <w:pPr>
        <w:ind w:left="357"/>
        <w:rPr>
          <w:rFonts w:ascii="Arial Narrow" w:hAnsi="Arial Narrow"/>
        </w:rPr>
      </w:pPr>
      <w:r w:rsidRPr="00D31437">
        <w:rPr>
          <w:rFonts w:ascii="Arial Narrow" w:hAnsi="Arial Narrow" w:cs="Arial"/>
          <w:szCs w:val="20"/>
        </w:rPr>
        <w:t>Prodajalec mora kupcu ob podpisu pogodbe izročiti finančno zavarovanje za dobro izvedbo pogodbenih obveznosti v višini 10 % od pogodbene vrednosti z DDV, s trajanjem garancije 10 dni po preteku roka za dobavo in montažo</w:t>
      </w:r>
      <w:r w:rsidRPr="00AD182E">
        <w:rPr>
          <w:rFonts w:ascii="Arial Narrow" w:hAnsi="Arial Narrow"/>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14:paraId="6DCA397A" w14:textId="77777777" w:rsidR="00A9222B" w:rsidRPr="00AD182E" w:rsidRDefault="00A9222B" w:rsidP="00A9222B">
      <w:pPr>
        <w:rPr>
          <w:rFonts w:ascii="Arial Narrow" w:hAnsi="Arial Narrow"/>
        </w:rPr>
      </w:pPr>
    </w:p>
    <w:p w14:paraId="020BE866" w14:textId="77777777" w:rsidR="00A9222B" w:rsidRPr="00AD182E" w:rsidRDefault="00A9222B" w:rsidP="00A9222B">
      <w:pPr>
        <w:ind w:left="357"/>
        <w:rPr>
          <w:rFonts w:ascii="Arial Narrow" w:hAnsi="Arial Narrow"/>
        </w:rPr>
      </w:pPr>
      <w:r w:rsidRPr="00AD182E">
        <w:rPr>
          <w:rFonts w:ascii="Arial Narrow" w:hAnsi="Arial Narrow"/>
        </w:rPr>
        <w:t xml:space="preserve">Pogodba je veljavna ob predložitvi finančnega zavarovanja za dobro izvedbo pogodbenih obveznosti. Naročnik ga lahko </w:t>
      </w:r>
      <w:r w:rsidR="009E0382">
        <w:rPr>
          <w:rFonts w:ascii="Arial Narrow" w:hAnsi="Arial Narrow"/>
        </w:rPr>
        <w:t xml:space="preserve">v </w:t>
      </w:r>
      <w:proofErr w:type="spellStart"/>
      <w:r w:rsidR="009E0382">
        <w:rPr>
          <w:rFonts w:ascii="Arial Narrow" w:hAnsi="Arial Narrow"/>
        </w:rPr>
        <w:t>polem</w:t>
      </w:r>
      <w:proofErr w:type="spellEnd"/>
      <w:r w:rsidR="009E0382">
        <w:rPr>
          <w:rFonts w:ascii="Arial Narrow" w:hAnsi="Arial Narrow"/>
        </w:rPr>
        <w:t xml:space="preserve"> znesku </w:t>
      </w:r>
      <w:r w:rsidRPr="00AD182E">
        <w:rPr>
          <w:rFonts w:ascii="Arial Narrow" w:hAnsi="Arial Narrow"/>
        </w:rPr>
        <w:t>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1DDF33E6" w14:textId="77777777" w:rsidR="00A9222B" w:rsidRPr="00AD182E" w:rsidRDefault="00A9222B" w:rsidP="00A9222B">
      <w:pPr>
        <w:ind w:left="357"/>
        <w:rPr>
          <w:rFonts w:ascii="Arial Narrow" w:hAnsi="Arial Narrow"/>
        </w:rPr>
      </w:pPr>
      <w:r w:rsidRPr="00AD182E">
        <w:rPr>
          <w:rFonts w:ascii="Arial Narrow" w:hAnsi="Arial Narrow"/>
        </w:rPr>
        <w:t>Ponudnik predloži parafiran vzorec finančnega zavarovanja (s strani ponudnika), ki je priložen v razpisni dokumentaciji.</w:t>
      </w:r>
    </w:p>
    <w:p w14:paraId="16D6C3CB" w14:textId="77777777" w:rsidR="00A9222B" w:rsidRPr="00AD182E" w:rsidRDefault="00A9222B" w:rsidP="00A9222B">
      <w:pPr>
        <w:rPr>
          <w:rFonts w:ascii="Arial Narrow" w:hAnsi="Arial Narrow"/>
          <w:highlight w:val="yellow"/>
        </w:rPr>
      </w:pPr>
    </w:p>
    <w:p w14:paraId="482206EE" w14:textId="77777777" w:rsidR="00A9222B" w:rsidRPr="00A42DA9" w:rsidRDefault="00A9222B" w:rsidP="00A42DA9">
      <w:pPr>
        <w:pStyle w:val="Naslov2"/>
      </w:pPr>
      <w:r w:rsidRPr="00A42DA9">
        <w:t>Finančno zavarovanje za odpravo napak v garancijski dobi</w:t>
      </w:r>
    </w:p>
    <w:p w14:paraId="5C70BD8A" w14:textId="77777777" w:rsidR="00A9222B" w:rsidRPr="00AD182E" w:rsidRDefault="00A9222B" w:rsidP="00A9222B">
      <w:pPr>
        <w:spacing w:line="240" w:lineRule="auto"/>
        <w:rPr>
          <w:rFonts w:ascii="Arial Narrow" w:hAnsi="Arial Narrow" w:cs="Arial"/>
          <w:szCs w:val="20"/>
        </w:rPr>
      </w:pPr>
      <w:r w:rsidRPr="00AD182E">
        <w:rPr>
          <w:rFonts w:ascii="Arial Narrow" w:hAnsi="Arial Narrow" w:cs="Arial"/>
          <w:szCs w:val="20"/>
        </w:rPr>
        <w:t xml:space="preserve">Ob primopredaji mora dobavitelj naročniku izročiti finančno zavarovanje </w:t>
      </w:r>
      <w:r w:rsidRPr="00D31437">
        <w:rPr>
          <w:rFonts w:ascii="Arial Narrow" w:hAnsi="Arial Narrow" w:cs="Arial"/>
          <w:szCs w:val="20"/>
        </w:rPr>
        <w:t>za odpravo napak v garancijskem roku</w:t>
      </w:r>
      <w:r w:rsidRPr="00AD182E">
        <w:rPr>
          <w:rFonts w:ascii="Arial Narrow" w:hAnsi="Arial Narrow" w:cs="Arial"/>
          <w:szCs w:val="20"/>
          <w:u w:val="single"/>
        </w:rPr>
        <w:t xml:space="preserve"> </w:t>
      </w:r>
      <w:r w:rsidRPr="00AD182E">
        <w:rPr>
          <w:rFonts w:ascii="Arial Narrow" w:hAnsi="Arial Narrow" w:cs="Arial"/>
          <w:szCs w:val="20"/>
        </w:rPr>
        <w:t>v višini 5 % pogodbene vrednosti z DDV.</w:t>
      </w:r>
    </w:p>
    <w:p w14:paraId="6C24323E" w14:textId="77777777" w:rsidR="00A9222B" w:rsidRPr="00AD182E" w:rsidRDefault="00A9222B" w:rsidP="00A9222B">
      <w:pPr>
        <w:autoSpaceDE w:val="0"/>
        <w:spacing w:line="240" w:lineRule="auto"/>
        <w:ind w:left="426"/>
        <w:rPr>
          <w:rFonts w:ascii="Arial Narrow" w:hAnsi="Arial Narrow" w:cs="Arial"/>
          <w:szCs w:val="20"/>
        </w:rPr>
      </w:pPr>
    </w:p>
    <w:p w14:paraId="43A86FEE" w14:textId="77777777" w:rsidR="00A9222B" w:rsidRPr="00AD182E" w:rsidRDefault="00A9222B" w:rsidP="00A9222B">
      <w:pPr>
        <w:autoSpaceDE w:val="0"/>
        <w:spacing w:line="240" w:lineRule="auto"/>
        <w:rPr>
          <w:rFonts w:ascii="Arial Narrow" w:hAnsi="Arial Narrow" w:cs="Arial"/>
          <w:szCs w:val="20"/>
        </w:rPr>
      </w:pPr>
      <w:r w:rsidRPr="00AD182E">
        <w:rPr>
          <w:rFonts w:ascii="Arial Narrow" w:hAnsi="Arial Narrow" w:cs="Arial"/>
          <w:szCs w:val="20"/>
        </w:rPr>
        <w:t>Finančno zavarovanje za odpravo napak v garancijskem roku naročnik predloži na unovčenje</w:t>
      </w:r>
      <w:r w:rsidR="009E0382">
        <w:rPr>
          <w:rFonts w:ascii="Arial Narrow" w:hAnsi="Arial Narrow" w:cs="Arial"/>
          <w:szCs w:val="20"/>
        </w:rPr>
        <w:t xml:space="preserve"> v polnem znesku</w:t>
      </w:r>
      <w:r w:rsidRPr="00AD182E">
        <w:rPr>
          <w:rFonts w:ascii="Arial Narrow" w:hAnsi="Arial Narrow" w:cs="Arial"/>
          <w:szCs w:val="20"/>
        </w:rPr>
        <w:t xml:space="preserve">, če ponudnik: </w:t>
      </w:r>
    </w:p>
    <w:p w14:paraId="2FDADD98" w14:textId="77777777" w:rsidR="00A9222B" w:rsidRPr="00AD182E" w:rsidRDefault="00A9222B" w:rsidP="007619CB">
      <w:pPr>
        <w:numPr>
          <w:ilvl w:val="0"/>
          <w:numId w:val="24"/>
        </w:numPr>
        <w:suppressAutoHyphens/>
        <w:spacing w:line="240" w:lineRule="auto"/>
        <w:ind w:left="426"/>
        <w:contextualSpacing/>
        <w:rPr>
          <w:rFonts w:ascii="Arial Narrow" w:hAnsi="Arial Narrow" w:cs="Arial"/>
          <w:szCs w:val="20"/>
        </w:rPr>
      </w:pPr>
      <w:r w:rsidRPr="00AD182E">
        <w:rPr>
          <w:rFonts w:ascii="Arial Narrow" w:hAnsi="Arial Narrow" w:cs="Arial"/>
          <w:szCs w:val="20"/>
        </w:rPr>
        <w:t xml:space="preserve">v garancijskem obdobju ne odpravi vseh notificiranih napak; </w:t>
      </w:r>
    </w:p>
    <w:p w14:paraId="7A73EBC7" w14:textId="77777777" w:rsidR="00A9222B" w:rsidRPr="00AD182E" w:rsidRDefault="00A9222B" w:rsidP="00A9222B">
      <w:pPr>
        <w:spacing w:line="240" w:lineRule="auto"/>
        <w:rPr>
          <w:rFonts w:ascii="Arial Narrow" w:hAnsi="Arial Narrow" w:cs="Arial"/>
          <w:szCs w:val="20"/>
          <w:highlight w:val="green"/>
        </w:rPr>
      </w:pPr>
      <w:r w:rsidRPr="00AD182E">
        <w:rPr>
          <w:rFonts w:ascii="Arial Narrow" w:hAnsi="Arial Narrow" w:cs="Arial"/>
          <w:szCs w:val="20"/>
        </w:rPr>
        <w:t xml:space="preserve">- če dobavljeno blago nima lastnosti/certifikatov h katerim se je ponudnik zavezal ob predložitvi ponudbe naročniku. </w:t>
      </w:r>
    </w:p>
    <w:p w14:paraId="4C293025" w14:textId="77777777" w:rsidR="00351D7A" w:rsidRPr="00A42DA9" w:rsidRDefault="00A9222B" w:rsidP="00A42DA9">
      <w:pPr>
        <w:spacing w:line="240" w:lineRule="auto"/>
        <w:rPr>
          <w:rFonts w:ascii="Arial Narrow" w:hAnsi="Arial Narrow" w:cs="Arial"/>
          <w:bCs/>
          <w:szCs w:val="20"/>
        </w:rPr>
      </w:pPr>
      <w:r w:rsidRPr="00AD182E">
        <w:rPr>
          <w:rFonts w:ascii="Arial Narrow" w:hAnsi="Arial Narrow"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14:paraId="6328E936" w14:textId="77777777" w:rsidR="00F01878" w:rsidRPr="00E7430E" w:rsidRDefault="00F01878" w:rsidP="00A42DA9">
      <w:pPr>
        <w:pStyle w:val="Naslov1"/>
      </w:pPr>
      <w:r w:rsidRPr="00E7430E">
        <w:t>Zaupnost in javnost podatkov</w:t>
      </w:r>
    </w:p>
    <w:p w14:paraId="33879A6E" w14:textId="77777777"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14:paraId="743C3152" w14:textId="77777777" w:rsidR="00F01878" w:rsidRPr="00A42DA9" w:rsidRDefault="00F01878" w:rsidP="00A42DA9">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14:paraId="20018D85" w14:textId="70661924" w:rsidR="00F01878" w:rsidRPr="00E33D91" w:rsidRDefault="00F01878" w:rsidP="00E33D91">
      <w:pPr>
        <w:pStyle w:val="Naslov1"/>
      </w:pPr>
      <w:r w:rsidRPr="00E7430E">
        <w:t>ROK IN NAČIN PREDLOŽITVE PONUDBE</w:t>
      </w:r>
    </w:p>
    <w:p w14:paraId="769ED94A"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14:paraId="4702F201" w14:textId="77777777" w:rsidR="00F01878" w:rsidRPr="00E7430E" w:rsidRDefault="00F01878" w:rsidP="00F01878">
      <w:pPr>
        <w:rPr>
          <w:rFonts w:ascii="Arial Narrow" w:hAnsi="Arial Narrow" w:cs="Arial"/>
          <w:szCs w:val="20"/>
        </w:rPr>
      </w:pPr>
    </w:p>
    <w:p w14:paraId="570AEF99"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14:paraId="59969540" w14:textId="77777777" w:rsidR="00F01878" w:rsidRPr="00E7430E" w:rsidRDefault="00F01878" w:rsidP="00F01878">
      <w:pPr>
        <w:rPr>
          <w:rFonts w:ascii="Arial Narrow" w:hAnsi="Arial Narrow" w:cs="Arial"/>
          <w:szCs w:val="20"/>
        </w:rPr>
      </w:pPr>
    </w:p>
    <w:p w14:paraId="00E89BD5" w14:textId="77777777"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(postarca.posta.si),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14:paraId="76AEFD36" w14:textId="77777777" w:rsidR="00F01878" w:rsidRPr="00E7430E" w:rsidRDefault="00F01878" w:rsidP="00F01878">
      <w:pPr>
        <w:rPr>
          <w:rFonts w:ascii="Arial Narrow" w:hAnsi="Arial Narrow" w:cs="Arial"/>
          <w:szCs w:val="20"/>
        </w:rPr>
      </w:pPr>
    </w:p>
    <w:p w14:paraId="323501B9" w14:textId="3EAB622E"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C043C1" w:rsidRPr="00F9355D">
        <w:rPr>
          <w:rFonts w:ascii="Arial Narrow" w:hAnsi="Arial Narrow" w:cs="Arial"/>
          <w:b/>
          <w:szCs w:val="20"/>
        </w:rPr>
        <w:t>2</w:t>
      </w:r>
      <w:r w:rsidR="00E33D91" w:rsidRPr="00F9355D">
        <w:rPr>
          <w:rFonts w:ascii="Arial Narrow" w:hAnsi="Arial Narrow" w:cs="Arial"/>
          <w:b/>
          <w:szCs w:val="20"/>
        </w:rPr>
        <w:t>6</w:t>
      </w:r>
      <w:r w:rsidR="00C043C1"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00D16D46" w:rsidRPr="00F9355D">
        <w:rPr>
          <w:rFonts w:ascii="Arial Narrow" w:hAnsi="Arial Narrow" w:cs="Arial"/>
          <w:b/>
          <w:szCs w:val="20"/>
        </w:rPr>
        <w:t xml:space="preserve"> do 9:00</w:t>
      </w:r>
      <w:r w:rsidRPr="00F9355D">
        <w:rPr>
          <w:rFonts w:ascii="Arial Narrow" w:hAnsi="Arial Narrow" w:cs="Arial"/>
          <w:b/>
          <w:szCs w:val="20"/>
        </w:rPr>
        <w:t xml:space="preserve"> ure</w:t>
      </w:r>
      <w:r w:rsidRPr="00F9355D">
        <w:rPr>
          <w:rFonts w:ascii="Arial Narrow" w:hAnsi="Arial Narrow" w:cs="Arial"/>
          <w:szCs w:val="20"/>
        </w:rPr>
        <w:t xml:space="preserve">. </w:t>
      </w:r>
      <w:r w:rsidRPr="00F9355D">
        <w:rPr>
          <w:rFonts w:ascii="Arial Narrow" w:hAnsi="Arial Narrow"/>
          <w:szCs w:val="20"/>
        </w:rPr>
        <w:t>Za oddano ponudbo se šteje ponudba, ki je v informacijskem sistemu e-JN označena s statusom</w:t>
      </w:r>
      <w:r w:rsidRPr="00E7430E">
        <w:rPr>
          <w:rFonts w:ascii="Arial Narrow" w:hAnsi="Arial Narrow"/>
          <w:szCs w:val="20"/>
        </w:rPr>
        <w:t xml:space="preserve"> »ODDANO«.</w:t>
      </w:r>
    </w:p>
    <w:p w14:paraId="368FD406" w14:textId="77777777" w:rsidR="00F01878" w:rsidRPr="00E7430E" w:rsidRDefault="00F01878" w:rsidP="00F01878">
      <w:pPr>
        <w:rPr>
          <w:rFonts w:ascii="Arial Narrow" w:hAnsi="Arial Narrow"/>
          <w:szCs w:val="20"/>
        </w:rPr>
      </w:pPr>
    </w:p>
    <w:p w14:paraId="46C5BE66" w14:textId="77777777"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262F30" w14:textId="77777777" w:rsidR="00F01878" w:rsidRPr="00E7430E" w:rsidRDefault="00F01878" w:rsidP="00F01878">
      <w:pPr>
        <w:rPr>
          <w:rFonts w:ascii="Arial Narrow" w:hAnsi="Arial Narrow"/>
          <w:szCs w:val="20"/>
        </w:rPr>
      </w:pPr>
    </w:p>
    <w:p w14:paraId="72ED1FFF" w14:textId="77777777" w:rsidR="00F01878" w:rsidRPr="00E7430E" w:rsidRDefault="00F01878" w:rsidP="00F01878">
      <w:pPr>
        <w:rPr>
          <w:rFonts w:ascii="Arial Narrow" w:hAnsi="Arial Narrow"/>
          <w:szCs w:val="20"/>
        </w:rPr>
      </w:pPr>
      <w:r w:rsidRPr="00E7430E">
        <w:rPr>
          <w:rFonts w:ascii="Arial Narrow" w:hAnsi="Arial Narrow"/>
          <w:szCs w:val="20"/>
        </w:rPr>
        <w:lastRenderedPageBreak/>
        <w:t>Po preteku roka za predložitev ponudb ponudbe ne bo več mogoče oddati.</w:t>
      </w:r>
    </w:p>
    <w:p w14:paraId="0DF1787E" w14:textId="77777777" w:rsidR="00F01878" w:rsidRPr="00E7430E" w:rsidRDefault="00F01878" w:rsidP="00F01878">
      <w:pPr>
        <w:rPr>
          <w:rFonts w:ascii="Arial Narrow" w:hAnsi="Arial Narrow"/>
          <w:szCs w:val="20"/>
        </w:rPr>
      </w:pPr>
    </w:p>
    <w:p w14:paraId="03A8412F" w14:textId="7E6C700C"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14:paraId="211371C6" w14:textId="7C937019" w:rsidR="000E1427" w:rsidRDefault="00000000" w:rsidP="00F01878">
      <w:pPr>
        <w:rPr>
          <w:rFonts w:ascii="Arial Narrow" w:hAnsi="Arial Narrow"/>
          <w:szCs w:val="20"/>
        </w:rPr>
      </w:pPr>
      <w:hyperlink r:id="rId16" w:history="1">
        <w:r w:rsidR="000E1427" w:rsidRPr="00443782">
          <w:rPr>
            <w:rStyle w:val="Hiperpovezava"/>
            <w:rFonts w:ascii="Arial Narrow" w:hAnsi="Arial Narrow"/>
            <w:szCs w:val="20"/>
          </w:rPr>
          <w:t>https://ejn.gov.si/ponudba/pages/aktualno/aktualno_jnc_podrobno.xhtml?zadevaId=20132</w:t>
        </w:r>
      </w:hyperlink>
    </w:p>
    <w:p w14:paraId="033A3D10" w14:textId="77777777" w:rsidR="000E1427" w:rsidRDefault="000E1427" w:rsidP="00F01878">
      <w:pPr>
        <w:rPr>
          <w:rFonts w:ascii="Arial Narrow" w:hAnsi="Arial Narrow"/>
          <w:szCs w:val="20"/>
        </w:rPr>
      </w:pPr>
    </w:p>
    <w:p w14:paraId="76325B0A" w14:textId="77777777" w:rsidR="00E20694" w:rsidRDefault="00E20694" w:rsidP="00F01878">
      <w:pPr>
        <w:rPr>
          <w:rFonts w:ascii="Arial Narrow" w:hAnsi="Arial Narrow"/>
          <w:szCs w:val="20"/>
        </w:rPr>
      </w:pPr>
    </w:p>
    <w:p w14:paraId="04DB73CA" w14:textId="77777777" w:rsidR="00F01878" w:rsidRPr="00E7430E" w:rsidRDefault="00F01878" w:rsidP="00A42DA9">
      <w:pPr>
        <w:pStyle w:val="Naslov1"/>
      </w:pPr>
      <w:bookmarkStart w:id="10" w:name="_Toc336851733"/>
      <w:bookmarkStart w:id="11" w:name="_Toc336851781"/>
      <w:bookmarkStart w:id="12" w:name="_Toc509672226"/>
      <w:r w:rsidRPr="00E7430E">
        <w:t>ČAS IN KRAJ ODPIRANJA PONUDB</w:t>
      </w:r>
      <w:bookmarkEnd w:id="10"/>
      <w:bookmarkEnd w:id="11"/>
      <w:bookmarkEnd w:id="12"/>
      <w:r w:rsidRPr="00E7430E">
        <w:t xml:space="preserve"> </w:t>
      </w:r>
    </w:p>
    <w:p w14:paraId="71F5C83F" w14:textId="6431506D" w:rsidR="00F01878" w:rsidRPr="00E7430E" w:rsidRDefault="00F01878" w:rsidP="00F01878">
      <w:pPr>
        <w:rPr>
          <w:rFonts w:ascii="Arial Narrow" w:hAnsi="Arial Narrow" w:cs="Arial"/>
          <w:szCs w:val="20"/>
        </w:rPr>
      </w:pPr>
      <w:r w:rsidRPr="00F9355D">
        <w:rPr>
          <w:rFonts w:ascii="Arial Narrow" w:hAnsi="Arial Narrow" w:cs="Arial"/>
          <w:szCs w:val="20"/>
        </w:rPr>
        <w:t xml:space="preserve">Odpiranje ponudb bo potekalo avtomatično v informacijskem sistemu e-JN dne </w:t>
      </w:r>
      <w:r w:rsidR="00E33D91" w:rsidRPr="00F9355D">
        <w:rPr>
          <w:rFonts w:ascii="Arial Narrow" w:hAnsi="Arial Narrow" w:cs="Arial"/>
          <w:b/>
          <w:szCs w:val="20"/>
        </w:rPr>
        <w:t>27</w:t>
      </w:r>
      <w:r w:rsidR="003A2184"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Pr="00F9355D">
        <w:rPr>
          <w:rFonts w:ascii="Arial Narrow" w:hAnsi="Arial Narrow" w:cs="Arial"/>
          <w:b/>
          <w:szCs w:val="20"/>
        </w:rPr>
        <w:t xml:space="preserve"> </w:t>
      </w:r>
      <w:r w:rsidR="00E7430E" w:rsidRPr="00F9355D">
        <w:rPr>
          <w:rFonts w:ascii="Arial Narrow" w:hAnsi="Arial Narrow"/>
          <w:b/>
          <w:szCs w:val="20"/>
        </w:rPr>
        <w:t xml:space="preserve">ob </w:t>
      </w:r>
      <w:r w:rsidR="00932DF4" w:rsidRPr="00F9355D">
        <w:rPr>
          <w:rFonts w:ascii="Arial Narrow" w:hAnsi="Arial Narrow"/>
          <w:b/>
          <w:szCs w:val="20"/>
        </w:rPr>
        <w:t>09</w:t>
      </w:r>
      <w:r w:rsidR="00E7430E" w:rsidRPr="00F9355D">
        <w:rPr>
          <w:rFonts w:ascii="Arial Narrow" w:hAnsi="Arial Narrow"/>
          <w:b/>
          <w:szCs w:val="20"/>
        </w:rPr>
        <w:t>:00</w:t>
      </w:r>
      <w:r w:rsidRPr="00F9355D">
        <w:rPr>
          <w:rFonts w:ascii="Arial Narrow" w:hAnsi="Arial Narrow"/>
          <w:b/>
          <w:szCs w:val="20"/>
        </w:rPr>
        <w:t xml:space="preserve"> uri</w:t>
      </w:r>
      <w:r w:rsidRPr="00F9355D">
        <w:rPr>
          <w:rFonts w:ascii="Arial Narrow" w:hAnsi="Arial Narrow"/>
          <w:szCs w:val="20"/>
        </w:rPr>
        <w:t xml:space="preserve"> na spletnem</w:t>
      </w:r>
      <w:r w:rsidRPr="00E7430E">
        <w:rPr>
          <w:rFonts w:ascii="Arial Narrow" w:hAnsi="Arial Narrow"/>
          <w:szCs w:val="20"/>
        </w:rPr>
        <w:t xml:space="preserve">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14:paraId="7D101E1B" w14:textId="77777777" w:rsidR="00F01878" w:rsidRPr="00E7430E" w:rsidRDefault="00F01878" w:rsidP="00F01878">
      <w:pPr>
        <w:rPr>
          <w:rFonts w:ascii="Arial Narrow" w:hAnsi="Arial Narrow"/>
          <w:szCs w:val="20"/>
        </w:rPr>
      </w:pPr>
    </w:p>
    <w:p w14:paraId="6E5FF083" w14:textId="77777777"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14:paraId="719AB16C" w14:textId="77777777" w:rsidR="00F01878" w:rsidRPr="00E7430E" w:rsidRDefault="00F01878" w:rsidP="00F01878">
      <w:pPr>
        <w:pStyle w:val="Telobesedila31"/>
        <w:widowControl/>
        <w:tabs>
          <w:tab w:val="left" w:pos="567"/>
        </w:tabs>
        <w:ind w:right="-1"/>
        <w:rPr>
          <w:rFonts w:ascii="Arial Narrow" w:hAnsi="Arial Narrow"/>
          <w:sz w:val="20"/>
        </w:rPr>
      </w:pPr>
    </w:p>
    <w:p w14:paraId="34676B8A" w14:textId="7E955F54" w:rsidR="003A688F"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14:paraId="3BEB5371" w14:textId="77777777" w:rsidR="00F01878" w:rsidRPr="00E7430E" w:rsidRDefault="00F01878" w:rsidP="00A42DA9">
      <w:pPr>
        <w:pStyle w:val="Naslov1"/>
      </w:pPr>
      <w:r w:rsidRPr="00E7430E">
        <w:t>POJASNILA</w:t>
      </w:r>
    </w:p>
    <w:p w14:paraId="4DECDEBB" w14:textId="6AD18F93" w:rsidR="00F01878" w:rsidRPr="00F9355D"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F9355D">
        <w:rPr>
          <w:rFonts w:ascii="Arial Narrow" w:hAnsi="Arial Narrow"/>
          <w:b w:val="0"/>
          <w:sz w:val="20"/>
        </w:rPr>
        <w:t>katerega lahko ponudniki zahtevajo pojasnila, je</w:t>
      </w:r>
      <w:r w:rsidRPr="00F9355D">
        <w:rPr>
          <w:rFonts w:ascii="Arial Narrow" w:hAnsi="Arial Narrow"/>
          <w:sz w:val="20"/>
        </w:rPr>
        <w:t xml:space="preserve"> </w:t>
      </w:r>
      <w:r w:rsidR="00932DF4" w:rsidRPr="00F9355D">
        <w:rPr>
          <w:rFonts w:ascii="Arial Narrow" w:hAnsi="Arial Narrow"/>
          <w:sz w:val="20"/>
        </w:rPr>
        <w:t>17</w:t>
      </w:r>
      <w:r w:rsidRPr="00F9355D">
        <w:rPr>
          <w:rFonts w:ascii="Arial Narrow" w:hAnsi="Arial Narrow"/>
          <w:sz w:val="20"/>
        </w:rPr>
        <w:t>.</w:t>
      </w:r>
      <w:r w:rsidR="00932DF4" w:rsidRPr="00F9355D">
        <w:rPr>
          <w:rFonts w:ascii="Arial Narrow" w:hAnsi="Arial Narrow"/>
          <w:sz w:val="20"/>
        </w:rPr>
        <w:t>01</w:t>
      </w:r>
      <w:r w:rsidR="00A81586" w:rsidRPr="00F9355D">
        <w:rPr>
          <w:rFonts w:ascii="Arial Narrow" w:hAnsi="Arial Narrow"/>
          <w:sz w:val="20"/>
        </w:rPr>
        <w:t>.202</w:t>
      </w:r>
      <w:r w:rsidR="00932DF4" w:rsidRPr="00F9355D">
        <w:rPr>
          <w:rFonts w:ascii="Arial Narrow" w:hAnsi="Arial Narrow"/>
          <w:sz w:val="20"/>
        </w:rPr>
        <w:t>3</w:t>
      </w:r>
      <w:r w:rsidR="00E7430E" w:rsidRPr="00F9355D">
        <w:rPr>
          <w:rFonts w:ascii="Arial Narrow" w:hAnsi="Arial Narrow"/>
          <w:sz w:val="20"/>
        </w:rPr>
        <w:t xml:space="preserve"> do 9</w:t>
      </w:r>
      <w:r w:rsidRPr="00F9355D">
        <w:rPr>
          <w:rFonts w:ascii="Arial Narrow" w:hAnsi="Arial Narrow"/>
          <w:sz w:val="20"/>
        </w:rPr>
        <w:t>. ure</w:t>
      </w:r>
    </w:p>
    <w:p w14:paraId="13298D1E" w14:textId="65DA7BFA" w:rsidR="00F01878" w:rsidRPr="00E7430E" w:rsidRDefault="00F01878" w:rsidP="00F01878">
      <w:pPr>
        <w:pStyle w:val="Telobesedila"/>
        <w:tabs>
          <w:tab w:val="left" w:pos="432"/>
        </w:tabs>
        <w:jc w:val="both"/>
        <w:rPr>
          <w:rFonts w:ascii="Arial Narrow" w:hAnsi="Arial Narrow"/>
          <w:b w:val="0"/>
          <w:sz w:val="20"/>
        </w:rPr>
      </w:pPr>
      <w:r w:rsidRPr="00F9355D">
        <w:rPr>
          <w:rFonts w:ascii="Arial Narrow" w:hAnsi="Arial Narrow"/>
          <w:b w:val="0"/>
          <w:sz w:val="20"/>
        </w:rPr>
        <w:t xml:space="preserve">Naročnik bo ponudnikom odgovore posredoval v najkrajšem možnem času, vendar najkasneje </w:t>
      </w:r>
      <w:r w:rsidR="00296B63" w:rsidRPr="00F9355D">
        <w:rPr>
          <w:rFonts w:ascii="Arial Narrow" w:hAnsi="Arial Narrow"/>
          <w:sz w:val="20"/>
        </w:rPr>
        <w:t>18</w:t>
      </w:r>
      <w:r w:rsidRPr="00F9355D">
        <w:rPr>
          <w:rFonts w:ascii="Arial Narrow" w:hAnsi="Arial Narrow"/>
          <w:sz w:val="20"/>
        </w:rPr>
        <w:t>.</w:t>
      </w:r>
      <w:r w:rsidR="00296B63" w:rsidRPr="00F9355D">
        <w:rPr>
          <w:rFonts w:ascii="Arial Narrow" w:hAnsi="Arial Narrow"/>
          <w:sz w:val="20"/>
        </w:rPr>
        <w:t>01</w:t>
      </w:r>
      <w:r w:rsidR="006B565D" w:rsidRPr="00F9355D">
        <w:rPr>
          <w:rFonts w:ascii="Arial Narrow" w:hAnsi="Arial Narrow"/>
          <w:sz w:val="20"/>
        </w:rPr>
        <w:t>.202</w:t>
      </w:r>
      <w:r w:rsidR="00296B63" w:rsidRPr="00F9355D">
        <w:rPr>
          <w:rFonts w:ascii="Arial Narrow" w:hAnsi="Arial Narrow"/>
          <w:sz w:val="20"/>
        </w:rPr>
        <w:t>3</w:t>
      </w:r>
      <w:r w:rsidR="00E7430E" w:rsidRPr="00F9355D">
        <w:rPr>
          <w:rFonts w:ascii="Arial Narrow" w:hAnsi="Arial Narrow"/>
          <w:sz w:val="20"/>
        </w:rPr>
        <w:t xml:space="preserve"> do 14</w:t>
      </w:r>
      <w:r w:rsidRPr="00F9355D">
        <w:rPr>
          <w:rFonts w:ascii="Arial Narrow" w:hAnsi="Arial Narrow"/>
          <w:sz w:val="20"/>
        </w:rPr>
        <w:t xml:space="preserve"> ure. </w:t>
      </w:r>
      <w:r w:rsidRPr="00F9355D">
        <w:rPr>
          <w:rFonts w:ascii="Arial Narrow" w:hAnsi="Arial Narrow"/>
          <w:b w:val="0"/>
          <w:sz w:val="20"/>
        </w:rPr>
        <w:t xml:space="preserve"> Odgovori bodo objavljeni na Portalu javnih naročil.</w:t>
      </w:r>
    </w:p>
    <w:p w14:paraId="3C1781EE" w14:textId="77777777" w:rsidR="00F01878" w:rsidRPr="00E7430E" w:rsidRDefault="00F01878" w:rsidP="00F01878">
      <w:pPr>
        <w:pStyle w:val="Telobesedila"/>
        <w:tabs>
          <w:tab w:val="left" w:pos="432"/>
        </w:tabs>
        <w:jc w:val="both"/>
        <w:rPr>
          <w:rFonts w:ascii="Arial Narrow" w:hAnsi="Arial Narrow"/>
          <w:b w:val="0"/>
          <w:sz w:val="20"/>
        </w:rPr>
      </w:pPr>
    </w:p>
    <w:p w14:paraId="6CE04C9E" w14:textId="77777777"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3E83C56" w14:textId="77777777" w:rsidR="00F01878" w:rsidRPr="00E7430E" w:rsidRDefault="00F01878" w:rsidP="00F01878">
      <w:pPr>
        <w:pStyle w:val="Telobesedila"/>
        <w:tabs>
          <w:tab w:val="left" w:pos="432"/>
        </w:tabs>
        <w:jc w:val="both"/>
        <w:rPr>
          <w:rFonts w:ascii="Arial Narrow" w:hAnsi="Arial Narrow"/>
          <w:b w:val="0"/>
          <w:sz w:val="20"/>
        </w:rPr>
      </w:pPr>
    </w:p>
    <w:p w14:paraId="2F5FA1A9" w14:textId="437708D2" w:rsidR="00F01878" w:rsidRDefault="00F01878" w:rsidP="00A42DA9">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14:paraId="253C45AC" w14:textId="77777777" w:rsidR="003A688F" w:rsidRPr="00A42DA9" w:rsidRDefault="003A688F" w:rsidP="00296B63">
      <w:pPr>
        <w:pStyle w:val="Telobesedila"/>
        <w:tabs>
          <w:tab w:val="left" w:pos="432"/>
        </w:tabs>
        <w:jc w:val="both"/>
        <w:rPr>
          <w:rFonts w:ascii="Arial Narrow" w:hAnsi="Arial Narrow"/>
          <w:b w:val="0"/>
          <w:sz w:val="20"/>
        </w:rPr>
      </w:pPr>
    </w:p>
    <w:p w14:paraId="02C991F6" w14:textId="77777777" w:rsidR="00F01878" w:rsidRPr="00E7430E" w:rsidRDefault="00F01878" w:rsidP="00A42DA9">
      <w:pPr>
        <w:pStyle w:val="Naslov1"/>
      </w:pPr>
      <w:r w:rsidRPr="00E7430E">
        <w:t xml:space="preserve">MERILO ZA RAZVRŠČANJE IN OCENJEVANJE PONUDB </w:t>
      </w:r>
    </w:p>
    <w:p w14:paraId="09F13B60" w14:textId="78C16DC2" w:rsidR="00F01878"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14:paraId="1A573756" w14:textId="2C168587" w:rsidR="00C81568" w:rsidRPr="00C81568" w:rsidRDefault="00C81568" w:rsidP="00C81568">
      <w:pPr>
        <w:tabs>
          <w:tab w:val="num" w:pos="1474"/>
        </w:tabs>
        <w:spacing w:after="240"/>
        <w:rPr>
          <w:rFonts w:ascii="Arial Narrow" w:hAnsi="Arial Narrow"/>
          <w:szCs w:val="20"/>
          <w:lang w:eastAsia="sl-SI"/>
        </w:rPr>
      </w:pPr>
      <w:r w:rsidRPr="00C81568">
        <w:rPr>
          <w:rFonts w:ascii="Arial Narrow" w:hAnsi="Arial Narrow"/>
          <w:szCs w:val="20"/>
        </w:rPr>
        <w:t xml:space="preserve">Naročnik bo javno naročilo oddal po sklopih. Ponudnik mora ponuditi vse postavke posameznega sklopa razpisne dokumentacije (100 % ponudba). </w:t>
      </w:r>
    </w:p>
    <w:p w14:paraId="1EF2A3B4"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7EF27A"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Merilo za oddajo javnega naročila bo ekonomsko najugodnejša ponudba, z upoštevanjem v nadaljevanju navedenih meril:</w:t>
      </w:r>
    </w:p>
    <w:p w14:paraId="6A291419" w14:textId="77777777" w:rsidR="00C81568" w:rsidRPr="00C81568" w:rsidRDefault="00C81568" w:rsidP="00C81568">
      <w:pPr>
        <w:tabs>
          <w:tab w:val="num" w:pos="1474"/>
        </w:tabs>
        <w:rPr>
          <w:rFonts w:ascii="Arial Narrow" w:hAnsi="Arial Narrow"/>
          <w:szCs w:val="20"/>
        </w:rPr>
      </w:pPr>
    </w:p>
    <w:p w14:paraId="44F504DC"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A = cena oz. ponudbena vrednost v EUR z DDV: največ 80 točk</w:t>
      </w:r>
    </w:p>
    <w:p w14:paraId="06C8367B"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B = kakovost: največ 20 točk</w:t>
      </w:r>
    </w:p>
    <w:p w14:paraId="49DEB5E5"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T = število točk posameznega ponudnika, ki se izračuna tako, da se sešteje A + B.</w:t>
      </w:r>
    </w:p>
    <w:p w14:paraId="7FF4E848"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 xml:space="preserve">Največje število točk je 100. </w:t>
      </w:r>
    </w:p>
    <w:p w14:paraId="7180070B"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Javno naročilo bo oddano ponudniku, ki bo zbral največ točk v seštevku: T = A + B.</w:t>
      </w:r>
    </w:p>
    <w:p w14:paraId="579B189F" w14:textId="77777777" w:rsidR="00C81568" w:rsidRPr="00C81568" w:rsidRDefault="00C81568" w:rsidP="00C81568">
      <w:pPr>
        <w:spacing w:after="240"/>
        <w:rPr>
          <w:rFonts w:ascii="Arial Narrow" w:hAnsi="Arial Narrow" w:cs="Segoe UI"/>
          <w:b/>
          <w:szCs w:val="20"/>
        </w:rPr>
      </w:pPr>
      <w:r w:rsidRPr="00C81568">
        <w:rPr>
          <w:rFonts w:ascii="Arial Narrow" w:hAnsi="Arial Narrow" w:cs="Segoe UI"/>
          <w:b/>
          <w:szCs w:val="20"/>
          <w:u w:val="single"/>
        </w:rPr>
        <w:lastRenderedPageBreak/>
        <w:t>A – Izračun točk po merilu »cena oz. ponudbena vrednost v EUR z DDV«</w:t>
      </w:r>
      <w:r w:rsidRPr="00C81568">
        <w:rPr>
          <w:rFonts w:ascii="Arial Narrow" w:hAnsi="Arial Narrow" w:cs="Segoe UI"/>
          <w:b/>
          <w:szCs w:val="20"/>
        </w:rPr>
        <w:t xml:space="preserve">    </w:t>
      </w:r>
      <w:r w:rsidRPr="00C81568">
        <w:rPr>
          <w:rFonts w:ascii="Arial Narrow" w:hAnsi="Arial Narrow" w:cs="Segoe UI"/>
          <w:b/>
          <w:szCs w:val="20"/>
        </w:rPr>
        <w:tab/>
      </w:r>
    </w:p>
    <w:p w14:paraId="740C6DB1"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Naročnik bo točkoval skupno okvirno ponudbeno vrednost v EUR z DDV do največ 80 točk, in sicer na način da bo najugodnejši ponudnik dobil najvišje število točk, to je 80, vsak naslednji pa glede na najcenejšo ponudbo sorazmerno manjše število točk, izračunano po naslednji formuli:</w:t>
      </w:r>
    </w:p>
    <w:p w14:paraId="1BD908A7" w14:textId="77777777" w:rsidR="00C81568" w:rsidRPr="00C81568" w:rsidRDefault="00C81568" w:rsidP="00C81568">
      <w:pPr>
        <w:jc w:val="center"/>
        <w:rPr>
          <w:rFonts w:ascii="Arial Narrow" w:hAnsi="Arial Narrow" w:cs="Segoe UI"/>
          <w:b/>
          <w:szCs w:val="20"/>
        </w:rPr>
      </w:pPr>
      <w:r w:rsidRPr="00C81568">
        <w:rPr>
          <w:rFonts w:ascii="Arial Narrow" w:hAnsi="Arial Narrow" w:cs="Segoe UI"/>
          <w:bCs/>
          <w:szCs w:val="20"/>
        </w:rPr>
        <w:t xml:space="preserve">P </w:t>
      </w:r>
      <w:r w:rsidRPr="00C81568">
        <w:rPr>
          <w:rFonts w:ascii="Arial Narrow" w:hAnsi="Arial Narrow" w:cs="Segoe UI"/>
          <w:b/>
          <w:szCs w:val="20"/>
          <w:vertAlign w:val="subscript"/>
        </w:rPr>
        <w:t>min</w:t>
      </w:r>
      <w:r w:rsidRPr="00C81568">
        <w:rPr>
          <w:rFonts w:ascii="Arial Narrow" w:hAnsi="Arial Narrow" w:cs="Segoe UI"/>
          <w:b/>
          <w:szCs w:val="20"/>
        </w:rPr>
        <w:br/>
      </w:r>
      <w:r w:rsidRPr="00C81568">
        <w:rPr>
          <w:rFonts w:ascii="Arial Narrow" w:hAnsi="Arial Narrow" w:cs="Segoe UI"/>
          <w:bCs/>
          <w:szCs w:val="20"/>
        </w:rPr>
        <w:t xml:space="preserve">A </w:t>
      </w:r>
      <w:r w:rsidRPr="00C81568">
        <w:rPr>
          <w:rFonts w:ascii="Arial Narrow" w:hAnsi="Arial Narrow" w:cs="Segoe UI"/>
          <w:b/>
          <w:szCs w:val="20"/>
          <w:vertAlign w:val="subscript"/>
        </w:rPr>
        <w:t>(cena)</w:t>
      </w:r>
      <w:r w:rsidRPr="00C81568">
        <w:rPr>
          <w:rFonts w:ascii="Arial Narrow" w:hAnsi="Arial Narrow" w:cs="Segoe UI"/>
          <w:b/>
          <w:szCs w:val="20"/>
        </w:rPr>
        <w:t xml:space="preserve"> </w:t>
      </w:r>
      <w:r w:rsidRPr="00C81568">
        <w:rPr>
          <w:rFonts w:ascii="Arial Narrow" w:hAnsi="Arial Narrow" w:cs="Segoe UI"/>
          <w:bCs/>
          <w:szCs w:val="20"/>
        </w:rPr>
        <w:t xml:space="preserve">= </w:t>
      </w:r>
      <w:r w:rsidRPr="00C81568">
        <w:rPr>
          <w:rFonts w:ascii="Arial Narrow" w:hAnsi="Arial Narrow" w:cs="Segoe UI"/>
          <w:b/>
          <w:szCs w:val="20"/>
        </w:rPr>
        <w:t xml:space="preserve">------------ </w:t>
      </w:r>
      <w:r w:rsidRPr="00C81568">
        <w:rPr>
          <w:rFonts w:ascii="Arial Narrow" w:hAnsi="Arial Narrow" w:cs="Segoe UI"/>
          <w:szCs w:val="20"/>
        </w:rPr>
        <w:t>x T</w:t>
      </w:r>
      <w:r w:rsidRPr="00C81568">
        <w:rPr>
          <w:rFonts w:ascii="Arial Narrow" w:hAnsi="Arial Narrow" w:cs="Segoe UI"/>
          <w:b/>
          <w:szCs w:val="20"/>
        </w:rPr>
        <w:t xml:space="preserve"> </w:t>
      </w:r>
      <w:r w:rsidRPr="00C81568">
        <w:rPr>
          <w:rFonts w:ascii="Arial Narrow" w:hAnsi="Arial Narrow" w:cs="Segoe UI"/>
          <w:b/>
          <w:szCs w:val="20"/>
          <w:vertAlign w:val="subscript"/>
        </w:rPr>
        <w:t>(</w:t>
      </w:r>
      <w:proofErr w:type="spellStart"/>
      <w:r w:rsidRPr="00C81568">
        <w:rPr>
          <w:rFonts w:ascii="Arial Narrow" w:hAnsi="Arial Narrow" w:cs="Segoe UI"/>
          <w:b/>
          <w:szCs w:val="20"/>
          <w:vertAlign w:val="subscript"/>
        </w:rPr>
        <w:t>max</w:t>
      </w:r>
      <w:proofErr w:type="spellEnd"/>
      <w:r w:rsidRPr="00C81568">
        <w:rPr>
          <w:rFonts w:ascii="Arial Narrow" w:hAnsi="Arial Narrow" w:cs="Segoe UI"/>
          <w:b/>
          <w:szCs w:val="20"/>
          <w:vertAlign w:val="subscript"/>
        </w:rPr>
        <w:t>)</w:t>
      </w:r>
      <w:r w:rsidRPr="00C81568">
        <w:rPr>
          <w:rFonts w:ascii="Arial Narrow" w:hAnsi="Arial Narrow" w:cs="Segoe UI"/>
          <w:b/>
          <w:szCs w:val="20"/>
        </w:rPr>
        <w:br/>
      </w:r>
      <w:r w:rsidRPr="00C81568">
        <w:rPr>
          <w:rFonts w:ascii="Arial Narrow" w:hAnsi="Arial Narrow" w:cs="Segoe UI"/>
          <w:bCs/>
          <w:szCs w:val="20"/>
        </w:rPr>
        <w:t>P</w:t>
      </w:r>
      <w:r w:rsidRPr="00C81568">
        <w:rPr>
          <w:rFonts w:ascii="Arial Narrow" w:hAnsi="Arial Narrow" w:cs="Segoe UI"/>
          <w:b/>
          <w:szCs w:val="20"/>
          <w:vertAlign w:val="subscript"/>
        </w:rPr>
        <w:t>(1…x)</w:t>
      </w:r>
      <w:r w:rsidRPr="00C81568">
        <w:rPr>
          <w:rFonts w:ascii="Arial Narrow" w:hAnsi="Arial Narrow" w:cs="Segoe UI"/>
          <w:b/>
          <w:szCs w:val="20"/>
        </w:rPr>
        <w:br/>
      </w:r>
    </w:p>
    <w:p w14:paraId="702DB120"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Pri čemer je:</w:t>
      </w:r>
    </w:p>
    <w:p w14:paraId="23F11D40" w14:textId="77777777" w:rsidR="00C81568" w:rsidRPr="00C81568" w:rsidRDefault="00C81568" w:rsidP="00C81568">
      <w:pPr>
        <w:spacing w:after="240"/>
        <w:jc w:val="left"/>
        <w:rPr>
          <w:rFonts w:ascii="Arial Narrow" w:hAnsi="Arial Narrow" w:cs="Segoe UI"/>
          <w:szCs w:val="20"/>
        </w:rPr>
      </w:pPr>
      <w:r w:rsidRPr="00C81568">
        <w:rPr>
          <w:rFonts w:ascii="Arial Narrow" w:hAnsi="Arial Narrow" w:cs="Segoe UI"/>
          <w:szCs w:val="20"/>
        </w:rPr>
        <w:t>A</w:t>
      </w:r>
      <w:r w:rsidRPr="00C81568">
        <w:rPr>
          <w:rFonts w:ascii="Arial Narrow" w:hAnsi="Arial Narrow" w:cs="Segoe UI"/>
          <w:bCs/>
          <w:szCs w:val="20"/>
        </w:rPr>
        <w:t xml:space="preserve"> </w:t>
      </w:r>
      <w:r w:rsidRPr="00C81568">
        <w:rPr>
          <w:rFonts w:ascii="Arial Narrow" w:hAnsi="Arial Narrow" w:cs="Segoe UI"/>
          <w:szCs w:val="20"/>
        </w:rPr>
        <w:t>– število točk za merilo cena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min</w:t>
      </w:r>
      <w:r w:rsidRPr="00C81568">
        <w:rPr>
          <w:rFonts w:ascii="Arial Narrow" w:hAnsi="Arial Narrow" w:cs="Segoe UI"/>
          <w:szCs w:val="20"/>
        </w:rPr>
        <w:t xml:space="preserve"> – najcenejša ponudba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(1…x</w:t>
      </w:r>
      <w:r w:rsidRPr="00C81568">
        <w:rPr>
          <w:rFonts w:ascii="Arial Narrow" w:hAnsi="Arial Narrow" w:cs="Segoe UI"/>
          <w:szCs w:val="20"/>
        </w:rPr>
        <w:t>) – vrednost posamezne ponudbe</w:t>
      </w:r>
      <w:r w:rsidRPr="00C81568">
        <w:rPr>
          <w:rFonts w:ascii="Arial Narrow" w:hAnsi="Arial Narrow" w:cs="Segoe UI"/>
          <w:szCs w:val="20"/>
        </w:rPr>
        <w:br/>
      </w:r>
      <w:r w:rsidRPr="00C81568">
        <w:rPr>
          <w:rFonts w:ascii="Arial Narrow" w:hAnsi="Arial Narrow" w:cs="Segoe UI"/>
          <w:bCs/>
          <w:szCs w:val="20"/>
        </w:rPr>
        <w:t xml:space="preserve">T </w:t>
      </w:r>
      <w:r w:rsidRPr="00C81568">
        <w:rPr>
          <w:rFonts w:ascii="Arial Narrow" w:hAnsi="Arial Narrow" w:cs="Segoe UI"/>
          <w:szCs w:val="20"/>
          <w:vertAlign w:val="subscript"/>
        </w:rPr>
        <w:t>(</w:t>
      </w:r>
      <w:proofErr w:type="spellStart"/>
      <w:r w:rsidRPr="00C81568">
        <w:rPr>
          <w:rFonts w:ascii="Arial Narrow" w:hAnsi="Arial Narrow" w:cs="Segoe UI"/>
          <w:szCs w:val="20"/>
          <w:vertAlign w:val="subscript"/>
        </w:rPr>
        <w:t>max</w:t>
      </w:r>
      <w:proofErr w:type="spellEnd"/>
      <w:r w:rsidRPr="00C81568">
        <w:rPr>
          <w:rFonts w:ascii="Arial Narrow" w:hAnsi="Arial Narrow" w:cs="Segoe UI"/>
          <w:szCs w:val="20"/>
          <w:vertAlign w:val="subscript"/>
        </w:rPr>
        <w:t>)</w:t>
      </w:r>
      <w:r w:rsidRPr="00C81568">
        <w:rPr>
          <w:rFonts w:ascii="Arial Narrow" w:hAnsi="Arial Narrow" w:cs="Segoe UI"/>
          <w:szCs w:val="20"/>
        </w:rPr>
        <w:t xml:space="preserve"> – maksimalno število točk = 80 točk</w:t>
      </w:r>
    </w:p>
    <w:p w14:paraId="73FBE734" w14:textId="2859B2F9" w:rsidR="00C81568" w:rsidRPr="00C81568" w:rsidRDefault="00C81568" w:rsidP="00C81568">
      <w:pPr>
        <w:rPr>
          <w:rFonts w:ascii="Arial Narrow" w:hAnsi="Arial Narrow" w:cs="Segoe UI"/>
          <w:b/>
          <w:szCs w:val="20"/>
          <w:u w:val="single"/>
        </w:rPr>
      </w:pPr>
      <w:r w:rsidRPr="00C81568">
        <w:rPr>
          <w:rFonts w:ascii="Arial Narrow" w:hAnsi="Arial Narrow" w:cs="Segoe UI"/>
          <w:b/>
          <w:szCs w:val="20"/>
          <w:u w:val="single"/>
        </w:rPr>
        <w:t xml:space="preserve">B – Izračun točk po merilu »kakovost - dodatna garancija na ponujene </w:t>
      </w:r>
      <w:r>
        <w:rPr>
          <w:rFonts w:ascii="Arial Narrow" w:hAnsi="Arial Narrow" w:cs="Segoe UI"/>
          <w:b/>
          <w:szCs w:val="20"/>
          <w:u w:val="single"/>
        </w:rPr>
        <w:t>zobozdravniške stole</w:t>
      </w:r>
      <w:r w:rsidRPr="00C81568">
        <w:rPr>
          <w:rFonts w:ascii="Arial Narrow" w:hAnsi="Arial Narrow" w:cs="Segoe UI"/>
          <w:b/>
          <w:szCs w:val="20"/>
          <w:u w:val="single"/>
        </w:rPr>
        <w:t>«</w:t>
      </w:r>
    </w:p>
    <w:p w14:paraId="21E1B69F" w14:textId="77777777" w:rsidR="00C81568" w:rsidRPr="00C81568" w:rsidRDefault="00C81568" w:rsidP="00C81568">
      <w:pPr>
        <w:rPr>
          <w:rFonts w:ascii="Arial Narrow" w:hAnsi="Arial Narrow" w:cs="Segoe UI"/>
          <w:szCs w:val="20"/>
        </w:rPr>
      </w:pPr>
    </w:p>
    <w:p w14:paraId="6B27A7A2" w14:textId="6F8F3ADD" w:rsidR="00C81568" w:rsidRPr="00C81568" w:rsidRDefault="00C81568" w:rsidP="00C81568">
      <w:pPr>
        <w:rPr>
          <w:rFonts w:ascii="Arial Narrow" w:hAnsi="Arial Narrow" w:cs="Segoe UI"/>
          <w:szCs w:val="20"/>
        </w:rPr>
      </w:pPr>
      <w:r w:rsidRPr="00C81568">
        <w:rPr>
          <w:rFonts w:ascii="Arial Narrow" w:hAnsi="Arial Narrow" w:cs="Segoe UI"/>
          <w:szCs w:val="20"/>
        </w:rPr>
        <w:t xml:space="preserve">Naročnik bo točkoval ponudbe ponudnikov, ki naročniku zagotavljajo dodatno garancijo na ponujene artikle. Najvišje število točk je 20, ki jih prejme ponudnik, ki naročniku zagotavlja najmanj (1) eno leto dodatne garancije na ponujene </w:t>
      </w:r>
      <w:r>
        <w:rPr>
          <w:rFonts w:ascii="Arial Narrow" w:hAnsi="Arial Narrow" w:cs="Segoe UI"/>
          <w:szCs w:val="20"/>
        </w:rPr>
        <w:t>zobozdravniške stole</w:t>
      </w:r>
      <w:r w:rsidRPr="00C81568">
        <w:rPr>
          <w:rFonts w:ascii="Arial Narrow" w:hAnsi="Arial Narrow" w:cs="Segoe UI"/>
          <w:szCs w:val="20"/>
        </w:rPr>
        <w:t>, od minimalno zahtevane. Ponudnik, ki navede, da ne ponuja dodatne garancije, ne prejme točk po tem merilu.</w:t>
      </w:r>
    </w:p>
    <w:p w14:paraId="2FD7F671" w14:textId="77777777" w:rsidR="00F01878" w:rsidRDefault="00F01878" w:rsidP="00F01878">
      <w:pPr>
        <w:rPr>
          <w:rFonts w:ascii="Arial Narrow" w:hAnsi="Arial Narrow"/>
          <w:szCs w:val="20"/>
        </w:rPr>
      </w:pPr>
    </w:p>
    <w:p w14:paraId="0B162013" w14:textId="2714C28D" w:rsidR="00FB2E61" w:rsidRPr="00E7430E" w:rsidRDefault="00FB2E61" w:rsidP="00F01878">
      <w:pPr>
        <w:rPr>
          <w:rFonts w:ascii="Arial Narrow" w:hAnsi="Arial Narrow"/>
          <w:szCs w:val="20"/>
        </w:rPr>
      </w:pPr>
      <w:r>
        <w:rPr>
          <w:rFonts w:ascii="Arial Narrow" w:hAnsi="Arial Narrow"/>
          <w:szCs w:val="20"/>
        </w:rPr>
        <w:t xml:space="preserve">Pravilo enakovrednih ponudb: prej </w:t>
      </w:r>
      <w:r w:rsidR="000A4EA6">
        <w:rPr>
          <w:rFonts w:ascii="Arial Narrow" w:hAnsi="Arial Narrow"/>
          <w:szCs w:val="20"/>
        </w:rPr>
        <w:t>oddana oziroma prispela</w:t>
      </w:r>
      <w:r>
        <w:rPr>
          <w:rFonts w:ascii="Arial Narrow" w:hAnsi="Arial Narrow"/>
          <w:szCs w:val="20"/>
        </w:rPr>
        <w:t xml:space="preserve"> ponudba.</w:t>
      </w:r>
    </w:p>
    <w:p w14:paraId="6AD93644" w14:textId="77777777" w:rsidR="00F01878" w:rsidRPr="00E7430E" w:rsidRDefault="00F01878" w:rsidP="00A42DA9">
      <w:pPr>
        <w:pStyle w:val="Naslov1"/>
      </w:pPr>
      <w:r w:rsidRPr="00E7430E">
        <w:t>DOPOLNJEVANJE IN SPREMINJANJE PONUDB</w:t>
      </w:r>
    </w:p>
    <w:p w14:paraId="2A03C5D7" w14:textId="77777777" w:rsidR="00F01878" w:rsidRPr="00E7430E" w:rsidRDefault="00F01878" w:rsidP="00A42DA9">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6DC99BC0" w14:textId="77777777" w:rsidR="00F01878" w:rsidRPr="00E7430E" w:rsidRDefault="00F01878" w:rsidP="00A42DA9">
      <w:pPr>
        <w:pStyle w:val="Naslov1"/>
      </w:pPr>
      <w:r w:rsidRPr="00E7430E">
        <w:t>RAVNANJE NAROČNIKA V PRIMERU ZAVRNITVE VSEH PONUDB</w:t>
      </w:r>
    </w:p>
    <w:p w14:paraId="6A68FC00" w14:textId="77777777" w:rsidR="00F01878" w:rsidRPr="00E7430E" w:rsidRDefault="00F01878" w:rsidP="00A42DA9">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14:paraId="58987187" w14:textId="77777777" w:rsidR="00F01878" w:rsidRPr="00E7430E" w:rsidRDefault="00F01878" w:rsidP="00A42DA9">
      <w:pPr>
        <w:pStyle w:val="Naslov1"/>
      </w:pPr>
      <w:r w:rsidRPr="00E7430E">
        <w:t xml:space="preserve">ZAHTEVE ZA IZBRANEGA PONUDNIKA </w:t>
      </w:r>
    </w:p>
    <w:p w14:paraId="6B48269A" w14:textId="77777777" w:rsidR="00F01878" w:rsidRDefault="00F01878" w:rsidP="008442A1">
      <w:pPr>
        <w:spacing w:line="240" w:lineRule="auto"/>
        <w:rPr>
          <w:rFonts w:ascii="Arial Narrow" w:hAnsi="Arial Narrow"/>
          <w:szCs w:val="20"/>
        </w:rPr>
      </w:pPr>
      <w:r w:rsidRPr="008442A1">
        <w:rPr>
          <w:rFonts w:ascii="Arial Narrow" w:hAnsi="Arial Narrow"/>
          <w:szCs w:val="20"/>
        </w:rPr>
        <w:t xml:space="preserve">Zaradi zagotovitve transparentnosti posla in preprečitve korupcijskih tveganj je naročnik dolžan skladno s 6. odstavkom 14. člena </w:t>
      </w:r>
      <w:proofErr w:type="spellStart"/>
      <w:r w:rsidRPr="008442A1">
        <w:rPr>
          <w:rFonts w:ascii="Arial Narrow" w:hAnsi="Arial Narrow"/>
          <w:szCs w:val="20"/>
        </w:rPr>
        <w:t>ZIntPK</w:t>
      </w:r>
      <w:proofErr w:type="spellEnd"/>
      <w:r w:rsidRPr="008442A1">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49FDC4A0" w14:textId="77777777" w:rsidR="008442A1" w:rsidRPr="008442A1" w:rsidRDefault="008442A1" w:rsidP="008442A1">
      <w:pPr>
        <w:spacing w:line="240" w:lineRule="auto"/>
        <w:rPr>
          <w:rFonts w:ascii="Arial Narrow" w:hAnsi="Arial Narrow"/>
          <w:szCs w:val="20"/>
        </w:rPr>
      </w:pPr>
    </w:p>
    <w:p w14:paraId="276D1082" w14:textId="77777777"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14:paraId="1E1F11A9" w14:textId="77777777" w:rsidR="008442A1" w:rsidRPr="008442A1" w:rsidRDefault="008442A1" w:rsidP="008442A1">
      <w:pPr>
        <w:spacing w:line="240" w:lineRule="auto"/>
        <w:rPr>
          <w:rFonts w:ascii="Arial Narrow" w:hAnsi="Arial Narrow"/>
          <w:szCs w:val="20"/>
        </w:rPr>
      </w:pPr>
    </w:p>
    <w:p w14:paraId="28F55058" w14:textId="77777777" w:rsidR="00E20694" w:rsidRPr="00E7430E" w:rsidRDefault="008442A1" w:rsidP="00A42DA9">
      <w:pPr>
        <w:spacing w:line="240" w:lineRule="auto"/>
        <w:rPr>
          <w:rFonts w:ascii="Arial Narrow" w:hAnsi="Arial Narrow"/>
          <w:szCs w:val="20"/>
        </w:rPr>
      </w:pPr>
      <w:r w:rsidRPr="008442A1">
        <w:rPr>
          <w:rFonts w:ascii="Arial Narrow" w:hAnsi="Arial Narrow"/>
          <w:szCs w:val="20"/>
        </w:rPr>
        <w:t>Izbran ponudnik mora za opravljene storitve izdati e-račun.</w:t>
      </w:r>
    </w:p>
    <w:p w14:paraId="6618128A" w14:textId="77777777" w:rsidR="00F01878" w:rsidRPr="00A42DA9" w:rsidRDefault="00F01878" w:rsidP="00F01878">
      <w:pPr>
        <w:pStyle w:val="Naslov1"/>
      </w:pPr>
      <w:r w:rsidRPr="00E7430E">
        <w:t xml:space="preserve">PRAVNO VARSTVO </w:t>
      </w:r>
    </w:p>
    <w:p w14:paraId="448C186A" w14:textId="77777777" w:rsidR="006B565D" w:rsidRPr="009D6C64" w:rsidRDefault="006B565D" w:rsidP="006B565D">
      <w:pPr>
        <w:rPr>
          <w:rFonts w:ascii="Arial Narrow" w:hAnsi="Arial Narrow"/>
          <w:szCs w:val="20"/>
        </w:rPr>
      </w:pPr>
      <w:r w:rsidRPr="009D6C64">
        <w:rPr>
          <w:rFonts w:ascii="Arial Narrow" w:hAnsi="Arial Narrow"/>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w:t>
      </w:r>
      <w:r w:rsidRPr="009D6C64">
        <w:rPr>
          <w:rFonts w:ascii="Arial Narrow" w:hAnsi="Arial Narrow"/>
          <w:szCs w:val="20"/>
        </w:rPr>
        <w:lastRenderedPageBreak/>
        <w:t>dopustno vložiti po roku za prejem ponudb, razen če je rok za prejem ponudb krajši od desetih delovnih dni. V tem primeru se lahko zahtevek za revizijo vloži v desetih delovnih dneh od dneva objave obvestila o naročilu.</w:t>
      </w:r>
    </w:p>
    <w:p w14:paraId="4D918402" w14:textId="77777777" w:rsidR="006B565D" w:rsidRPr="009D6C64" w:rsidRDefault="006B565D" w:rsidP="006B565D">
      <w:pPr>
        <w:rPr>
          <w:rFonts w:ascii="Arial Narrow" w:hAnsi="Arial Narrow"/>
          <w:szCs w:val="20"/>
        </w:rPr>
      </w:pPr>
    </w:p>
    <w:p w14:paraId="628210F9" w14:textId="77777777"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14:paraId="32D20EE7" w14:textId="77777777" w:rsidR="00D411A6" w:rsidRPr="00E7430E" w:rsidRDefault="00D411A6" w:rsidP="008B6487">
      <w:pPr>
        <w:rPr>
          <w:rFonts w:ascii="Arial Narrow" w:hAnsi="Arial Narrow"/>
          <w:szCs w:val="20"/>
        </w:rPr>
      </w:pPr>
    </w:p>
    <w:p w14:paraId="3F9283B8" w14:textId="77777777"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14:paraId="72D3EE7A" w14:textId="77777777"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4770A6D8" w14:textId="77777777"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14:paraId="47BD954B" w14:textId="77777777" w:rsidR="00615865" w:rsidRPr="009D5DAD" w:rsidRDefault="00615865" w:rsidP="007619CB">
      <w:pPr>
        <w:pStyle w:val="Odstavekseznama"/>
        <w:numPr>
          <w:ilvl w:val="0"/>
          <w:numId w:val="29"/>
        </w:numPr>
        <w:spacing w:line="240" w:lineRule="auto"/>
        <w:ind w:right="49"/>
        <w:contextualSpacing w:val="0"/>
        <w:jc w:val="center"/>
        <w:rPr>
          <w:rFonts w:ascii="Arial Narrow" w:hAnsi="Arial Narrow"/>
          <w:sz w:val="22"/>
        </w:rPr>
      </w:pPr>
    </w:p>
    <w:p w14:paraId="4F153C81" w14:textId="77777777" w:rsidR="00615865" w:rsidRPr="00E658AC" w:rsidRDefault="00615865" w:rsidP="00615865">
      <w:pPr>
        <w:pStyle w:val="Telobesedila"/>
        <w:jc w:val="both"/>
        <w:rPr>
          <w:rFonts w:ascii="Arial Narrow" w:hAnsi="Arial Narrow"/>
          <w:b w:val="0"/>
          <w:sz w:val="20"/>
        </w:rPr>
      </w:pPr>
    </w:p>
    <w:p w14:paraId="7CBF0E08" w14:textId="77777777" w:rsidR="00615865" w:rsidRPr="008A55EB" w:rsidRDefault="00EF04CD" w:rsidP="00615865">
      <w:pPr>
        <w:pStyle w:val="Telobesedila"/>
        <w:ind w:right="49"/>
        <w:jc w:val="center"/>
        <w:rPr>
          <w:rFonts w:ascii="Arial Narrow" w:hAnsi="Arial Narrow"/>
          <w:sz w:val="22"/>
          <w:szCs w:val="22"/>
        </w:rPr>
      </w:pPr>
      <w:r w:rsidRPr="008A55EB">
        <w:rPr>
          <w:rFonts w:ascii="Arial Narrow" w:hAnsi="Arial Narrow"/>
          <w:sz w:val="22"/>
          <w:szCs w:val="22"/>
        </w:rPr>
        <w:t>JN-</w:t>
      </w:r>
      <w:r w:rsidR="00EC3BE8" w:rsidRPr="008A55EB">
        <w:rPr>
          <w:rFonts w:ascii="Arial Narrow" w:hAnsi="Arial Narrow"/>
          <w:sz w:val="22"/>
          <w:szCs w:val="22"/>
        </w:rPr>
        <w:t>30/2022</w:t>
      </w:r>
    </w:p>
    <w:p w14:paraId="488A3BB2" w14:textId="77777777" w:rsidR="005E18F1" w:rsidRPr="008A55EB" w:rsidRDefault="005E18F1" w:rsidP="00615865">
      <w:pPr>
        <w:rPr>
          <w:rFonts w:ascii="Arial Narrow" w:hAnsi="Arial Narrow"/>
          <w:sz w:val="22"/>
        </w:rPr>
      </w:pPr>
    </w:p>
    <w:p w14:paraId="7A20FFFD" w14:textId="77777777" w:rsidR="005E18F1" w:rsidRPr="008A55EB" w:rsidRDefault="000D0881" w:rsidP="008E1D08">
      <w:pPr>
        <w:jc w:val="center"/>
        <w:rPr>
          <w:rFonts w:ascii="Arial Narrow" w:hAnsi="Arial Narrow"/>
          <w:b/>
          <w:sz w:val="22"/>
        </w:rPr>
      </w:pPr>
      <w:r w:rsidRPr="008A55EB">
        <w:rPr>
          <w:rFonts w:ascii="Arial Narrow" w:hAnsi="Arial Narrow"/>
          <w:b/>
          <w:sz w:val="22"/>
        </w:rPr>
        <w:t>ZOBOZDRAVNIŠKI STOLI</w:t>
      </w:r>
    </w:p>
    <w:p w14:paraId="5F09956E" w14:textId="77777777" w:rsidR="00CC3252" w:rsidRPr="00E658AC" w:rsidRDefault="00CC3252" w:rsidP="008E1D08">
      <w:pPr>
        <w:jc w:val="center"/>
        <w:rPr>
          <w:rFonts w:ascii="Arial Narrow" w:hAnsi="Arial Narrow"/>
          <w:b/>
          <w:szCs w:val="20"/>
        </w:rPr>
      </w:pPr>
    </w:p>
    <w:p w14:paraId="0DB67501" w14:textId="77777777" w:rsidR="008E1D08" w:rsidRPr="00E658AC" w:rsidRDefault="008E1D08" w:rsidP="008E1D08">
      <w:pPr>
        <w:jc w:val="center"/>
        <w:rPr>
          <w:rFonts w:ascii="Arial Narrow" w:hAnsi="Arial Narrow"/>
          <w:b/>
          <w:szCs w:val="20"/>
        </w:rPr>
      </w:pPr>
    </w:p>
    <w:p w14:paraId="2BB36B40" w14:textId="77777777"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14:paraId="1D263F75" w14:textId="77777777"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095"/>
      </w:tblGrid>
      <w:tr w:rsidR="003E77CA" w:rsidRPr="00DE0C5D" w14:paraId="7A98F911" w14:textId="77777777" w:rsidTr="00D14DD2">
        <w:trPr>
          <w:trHeight w:val="300"/>
        </w:trPr>
        <w:tc>
          <w:tcPr>
            <w:tcW w:w="3331" w:type="dxa"/>
          </w:tcPr>
          <w:p w14:paraId="5F5D30BC" w14:textId="77777777" w:rsidR="003E77CA" w:rsidRPr="00DE0C5D" w:rsidRDefault="003E77CA" w:rsidP="005A75EE">
            <w:pPr>
              <w:rPr>
                <w:rFonts w:ascii="Arial Narrow" w:hAnsi="Arial Narrow"/>
                <w:iCs/>
                <w:szCs w:val="20"/>
              </w:rPr>
            </w:pPr>
          </w:p>
          <w:p w14:paraId="15239635" w14:textId="77777777" w:rsidR="003E77CA" w:rsidRPr="00DE0C5D" w:rsidRDefault="003E77CA" w:rsidP="005A75EE">
            <w:pPr>
              <w:rPr>
                <w:rFonts w:ascii="Arial Narrow" w:hAnsi="Arial Narrow"/>
                <w:iCs/>
                <w:szCs w:val="20"/>
              </w:rPr>
            </w:pPr>
            <w:r w:rsidRPr="00DE0C5D">
              <w:rPr>
                <w:rFonts w:ascii="Arial Narrow" w:hAnsi="Arial Narrow"/>
                <w:iCs/>
                <w:szCs w:val="20"/>
              </w:rPr>
              <w:t>Firma oz. ime</w:t>
            </w:r>
          </w:p>
          <w:p w14:paraId="1146370A" w14:textId="77777777" w:rsidR="003E77CA" w:rsidRPr="00DE0C5D" w:rsidRDefault="003E77CA" w:rsidP="005A75EE">
            <w:pPr>
              <w:rPr>
                <w:rFonts w:ascii="Arial Narrow" w:hAnsi="Arial Narrow"/>
                <w:iCs/>
                <w:szCs w:val="20"/>
              </w:rPr>
            </w:pPr>
          </w:p>
        </w:tc>
        <w:tc>
          <w:tcPr>
            <w:tcW w:w="6095" w:type="dxa"/>
          </w:tcPr>
          <w:p w14:paraId="4DBA2E8F" w14:textId="77777777" w:rsidR="003E77CA" w:rsidRPr="00DE0C5D" w:rsidRDefault="003E77CA" w:rsidP="005A75EE">
            <w:pPr>
              <w:rPr>
                <w:rFonts w:ascii="Arial Narrow" w:hAnsi="Arial Narrow"/>
                <w:iCs/>
                <w:szCs w:val="20"/>
              </w:rPr>
            </w:pPr>
          </w:p>
        </w:tc>
      </w:tr>
      <w:tr w:rsidR="003E77CA" w:rsidRPr="00DE0C5D" w14:paraId="32CD1A1C" w14:textId="77777777" w:rsidTr="00D14DD2">
        <w:trPr>
          <w:trHeight w:val="300"/>
        </w:trPr>
        <w:tc>
          <w:tcPr>
            <w:tcW w:w="3331" w:type="dxa"/>
          </w:tcPr>
          <w:p w14:paraId="5997E833" w14:textId="77777777" w:rsidR="003E77CA" w:rsidRPr="00DE0C5D" w:rsidRDefault="003E77CA" w:rsidP="005A75EE">
            <w:pPr>
              <w:rPr>
                <w:rFonts w:ascii="Arial Narrow" w:hAnsi="Arial Narrow"/>
                <w:iCs/>
                <w:szCs w:val="20"/>
              </w:rPr>
            </w:pPr>
          </w:p>
          <w:p w14:paraId="33B3E371" w14:textId="77777777" w:rsidR="003E77CA" w:rsidRPr="00DE0C5D" w:rsidRDefault="003E77CA" w:rsidP="005A75EE">
            <w:pPr>
              <w:rPr>
                <w:rFonts w:ascii="Arial Narrow" w:hAnsi="Arial Narrow"/>
                <w:iCs/>
                <w:szCs w:val="20"/>
              </w:rPr>
            </w:pPr>
            <w:r w:rsidRPr="00DE0C5D">
              <w:rPr>
                <w:rFonts w:ascii="Arial Narrow" w:hAnsi="Arial Narrow"/>
                <w:iCs/>
                <w:szCs w:val="20"/>
              </w:rPr>
              <w:t>Naslov</w:t>
            </w:r>
          </w:p>
          <w:p w14:paraId="172923A5" w14:textId="77777777" w:rsidR="003E77CA" w:rsidRPr="00DE0C5D" w:rsidRDefault="003E77CA" w:rsidP="005A75EE">
            <w:pPr>
              <w:rPr>
                <w:rFonts w:ascii="Arial Narrow" w:hAnsi="Arial Narrow"/>
                <w:iCs/>
                <w:szCs w:val="20"/>
              </w:rPr>
            </w:pPr>
          </w:p>
        </w:tc>
        <w:tc>
          <w:tcPr>
            <w:tcW w:w="6095" w:type="dxa"/>
          </w:tcPr>
          <w:p w14:paraId="20493042" w14:textId="77777777" w:rsidR="003E77CA" w:rsidRPr="00DE0C5D" w:rsidRDefault="003E77CA" w:rsidP="005A75EE">
            <w:pPr>
              <w:rPr>
                <w:rFonts w:ascii="Arial Narrow" w:hAnsi="Arial Narrow"/>
                <w:iCs/>
                <w:szCs w:val="20"/>
              </w:rPr>
            </w:pPr>
          </w:p>
        </w:tc>
      </w:tr>
      <w:tr w:rsidR="003E77CA" w:rsidRPr="00DE0C5D" w14:paraId="68AD5B35" w14:textId="77777777" w:rsidTr="00D14DD2">
        <w:trPr>
          <w:trHeight w:val="300"/>
        </w:trPr>
        <w:tc>
          <w:tcPr>
            <w:tcW w:w="3331" w:type="dxa"/>
          </w:tcPr>
          <w:p w14:paraId="016F7E9D" w14:textId="77777777" w:rsidR="003E77CA" w:rsidRPr="00DE0C5D" w:rsidRDefault="003E77CA" w:rsidP="005A75EE">
            <w:pPr>
              <w:rPr>
                <w:rFonts w:ascii="Arial Narrow" w:hAnsi="Arial Narrow"/>
                <w:iCs/>
                <w:szCs w:val="20"/>
              </w:rPr>
            </w:pPr>
          </w:p>
          <w:p w14:paraId="2D5909BB"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Zakoniti zastopnik </w:t>
            </w:r>
          </w:p>
          <w:p w14:paraId="4BD7035B" w14:textId="77777777" w:rsidR="003E77CA" w:rsidRPr="00DE0C5D" w:rsidRDefault="003E77CA" w:rsidP="005A75EE">
            <w:pPr>
              <w:rPr>
                <w:rFonts w:ascii="Arial Narrow" w:hAnsi="Arial Narrow"/>
                <w:iCs/>
                <w:szCs w:val="20"/>
              </w:rPr>
            </w:pPr>
          </w:p>
        </w:tc>
        <w:tc>
          <w:tcPr>
            <w:tcW w:w="6095" w:type="dxa"/>
          </w:tcPr>
          <w:p w14:paraId="12A896C9" w14:textId="77777777" w:rsidR="003E77CA" w:rsidRPr="00DE0C5D" w:rsidRDefault="003E77CA" w:rsidP="005A75EE">
            <w:pPr>
              <w:rPr>
                <w:rFonts w:ascii="Arial Narrow" w:hAnsi="Arial Narrow"/>
                <w:iCs/>
                <w:szCs w:val="20"/>
              </w:rPr>
            </w:pPr>
          </w:p>
        </w:tc>
      </w:tr>
      <w:tr w:rsidR="003E77CA" w:rsidRPr="00DE0C5D" w14:paraId="735E1E59" w14:textId="77777777" w:rsidTr="00D14DD2">
        <w:trPr>
          <w:trHeight w:val="300"/>
        </w:trPr>
        <w:tc>
          <w:tcPr>
            <w:tcW w:w="3331" w:type="dxa"/>
          </w:tcPr>
          <w:p w14:paraId="5D90F750" w14:textId="77777777" w:rsidR="003E77CA" w:rsidRPr="00DE0C5D" w:rsidRDefault="003E77CA" w:rsidP="005A75EE">
            <w:pPr>
              <w:rPr>
                <w:rFonts w:ascii="Arial Narrow" w:hAnsi="Arial Narrow"/>
                <w:iCs/>
                <w:szCs w:val="20"/>
              </w:rPr>
            </w:pPr>
          </w:p>
          <w:p w14:paraId="1D6CA9F5" w14:textId="77777777" w:rsidR="003E77CA" w:rsidRPr="00DE0C5D" w:rsidRDefault="003E77CA" w:rsidP="005A75EE">
            <w:pPr>
              <w:rPr>
                <w:rFonts w:ascii="Arial Narrow" w:hAnsi="Arial Narrow"/>
                <w:iCs/>
                <w:szCs w:val="20"/>
              </w:rPr>
            </w:pPr>
            <w:r w:rsidRPr="00DE0C5D">
              <w:rPr>
                <w:rFonts w:ascii="Arial Narrow" w:hAnsi="Arial Narrow"/>
                <w:iCs/>
                <w:szCs w:val="20"/>
              </w:rPr>
              <w:t>Matična številka</w:t>
            </w:r>
          </w:p>
          <w:p w14:paraId="6CC0D313" w14:textId="77777777" w:rsidR="003E77CA" w:rsidRPr="00DE0C5D" w:rsidRDefault="003E77CA" w:rsidP="005A75EE">
            <w:pPr>
              <w:rPr>
                <w:rFonts w:ascii="Arial Narrow" w:hAnsi="Arial Narrow"/>
                <w:iCs/>
                <w:szCs w:val="20"/>
              </w:rPr>
            </w:pPr>
          </w:p>
        </w:tc>
        <w:tc>
          <w:tcPr>
            <w:tcW w:w="6095" w:type="dxa"/>
          </w:tcPr>
          <w:p w14:paraId="3C6E6D26" w14:textId="77777777" w:rsidR="003E77CA" w:rsidRPr="00DE0C5D" w:rsidRDefault="003E77CA" w:rsidP="005A75EE">
            <w:pPr>
              <w:rPr>
                <w:rFonts w:ascii="Arial Narrow" w:hAnsi="Arial Narrow"/>
                <w:iCs/>
                <w:szCs w:val="20"/>
              </w:rPr>
            </w:pPr>
          </w:p>
        </w:tc>
      </w:tr>
      <w:tr w:rsidR="003E77CA" w:rsidRPr="00DE0C5D" w14:paraId="3FD7A510" w14:textId="77777777" w:rsidTr="00D14DD2">
        <w:trPr>
          <w:trHeight w:val="300"/>
        </w:trPr>
        <w:tc>
          <w:tcPr>
            <w:tcW w:w="3331" w:type="dxa"/>
          </w:tcPr>
          <w:p w14:paraId="7CBF2A79"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Ali je ponudnik </w:t>
            </w:r>
            <w:proofErr w:type="spellStart"/>
            <w:r w:rsidRPr="00DE0C5D">
              <w:rPr>
                <w:rFonts w:ascii="Arial Narrow" w:hAnsi="Arial Narrow"/>
                <w:iCs/>
                <w:szCs w:val="20"/>
              </w:rPr>
              <w:t>mikro</w:t>
            </w:r>
            <w:proofErr w:type="spellEnd"/>
            <w:r w:rsidRPr="00DE0C5D">
              <w:rPr>
                <w:rFonts w:ascii="Arial Narrow" w:hAnsi="Arial Narrow"/>
                <w:iCs/>
                <w:szCs w:val="20"/>
              </w:rPr>
              <w:t>, malo ali srednje podjetje?</w:t>
            </w:r>
          </w:p>
          <w:p w14:paraId="4CCD64C2" w14:textId="77777777" w:rsidR="003E77CA" w:rsidRPr="00DE0C5D" w:rsidRDefault="003E77CA" w:rsidP="005A75EE">
            <w:pPr>
              <w:rPr>
                <w:rFonts w:ascii="Arial Narrow" w:hAnsi="Arial Narrow"/>
                <w:iCs/>
                <w:szCs w:val="20"/>
              </w:rPr>
            </w:pPr>
            <w:r w:rsidRPr="00DE0C5D">
              <w:rPr>
                <w:rFonts w:ascii="Arial Narrow" w:hAnsi="Arial Narrow"/>
                <w:iCs/>
                <w:szCs w:val="20"/>
              </w:rPr>
              <w:t>(glede na kriterije v priročniku Komisije 2003/361/ES)</w:t>
            </w:r>
          </w:p>
        </w:tc>
        <w:tc>
          <w:tcPr>
            <w:tcW w:w="6095" w:type="dxa"/>
          </w:tcPr>
          <w:p w14:paraId="7E9F499A" w14:textId="77777777" w:rsidR="003E77CA" w:rsidRPr="00DE0C5D" w:rsidRDefault="003E77CA" w:rsidP="005A75EE">
            <w:pPr>
              <w:rPr>
                <w:rFonts w:ascii="Arial Narrow" w:hAnsi="Arial Narrow"/>
                <w:iCs/>
                <w:szCs w:val="20"/>
              </w:rPr>
            </w:pPr>
          </w:p>
        </w:tc>
      </w:tr>
      <w:tr w:rsidR="003E77CA" w:rsidRPr="00DE0C5D" w14:paraId="0F05E20D" w14:textId="77777777" w:rsidTr="00D14DD2">
        <w:trPr>
          <w:trHeight w:val="300"/>
        </w:trPr>
        <w:tc>
          <w:tcPr>
            <w:tcW w:w="3331" w:type="dxa"/>
          </w:tcPr>
          <w:p w14:paraId="4EE42410" w14:textId="77777777" w:rsidR="003E77CA" w:rsidRPr="00DE0C5D" w:rsidRDefault="003E77CA" w:rsidP="005A75EE">
            <w:pPr>
              <w:rPr>
                <w:rFonts w:ascii="Arial Narrow" w:hAnsi="Arial Narrow"/>
                <w:iCs/>
                <w:szCs w:val="20"/>
              </w:rPr>
            </w:pPr>
          </w:p>
          <w:p w14:paraId="21485E12" w14:textId="77777777" w:rsidR="003E77CA" w:rsidRPr="00DE0C5D" w:rsidRDefault="003E77CA" w:rsidP="005A75EE">
            <w:pPr>
              <w:rPr>
                <w:rFonts w:ascii="Arial Narrow" w:hAnsi="Arial Narrow"/>
                <w:iCs/>
                <w:szCs w:val="20"/>
              </w:rPr>
            </w:pPr>
            <w:r w:rsidRPr="00DE0C5D">
              <w:rPr>
                <w:rFonts w:ascii="Arial Narrow" w:hAnsi="Arial Narrow"/>
                <w:iCs/>
                <w:szCs w:val="20"/>
              </w:rPr>
              <w:t>Davčna številka / ID za DDV</w:t>
            </w:r>
          </w:p>
          <w:p w14:paraId="704D8D5C" w14:textId="77777777" w:rsidR="003E77CA" w:rsidRPr="00DE0C5D" w:rsidRDefault="003E77CA" w:rsidP="005A75EE">
            <w:pPr>
              <w:rPr>
                <w:rFonts w:ascii="Arial Narrow" w:hAnsi="Arial Narrow"/>
                <w:iCs/>
                <w:szCs w:val="20"/>
              </w:rPr>
            </w:pPr>
          </w:p>
        </w:tc>
        <w:tc>
          <w:tcPr>
            <w:tcW w:w="6095" w:type="dxa"/>
          </w:tcPr>
          <w:p w14:paraId="6A3504CB" w14:textId="77777777" w:rsidR="003E77CA" w:rsidRPr="00DE0C5D" w:rsidRDefault="003E77CA" w:rsidP="005A75EE">
            <w:pPr>
              <w:rPr>
                <w:rFonts w:ascii="Arial Narrow" w:hAnsi="Arial Narrow"/>
                <w:iCs/>
                <w:szCs w:val="20"/>
              </w:rPr>
            </w:pPr>
          </w:p>
        </w:tc>
      </w:tr>
      <w:tr w:rsidR="003E77CA" w:rsidRPr="00DE0C5D" w14:paraId="59E2783D" w14:textId="77777777" w:rsidTr="00D14DD2">
        <w:trPr>
          <w:trHeight w:val="300"/>
        </w:trPr>
        <w:tc>
          <w:tcPr>
            <w:tcW w:w="3331" w:type="dxa"/>
          </w:tcPr>
          <w:p w14:paraId="6FBDBB53" w14:textId="77777777" w:rsidR="003E77CA" w:rsidRPr="00DE0C5D" w:rsidRDefault="003E77CA" w:rsidP="005A75EE">
            <w:pPr>
              <w:rPr>
                <w:rFonts w:ascii="Arial Narrow" w:hAnsi="Arial Narrow"/>
                <w:iCs/>
                <w:szCs w:val="20"/>
              </w:rPr>
            </w:pPr>
          </w:p>
          <w:p w14:paraId="5CC85E9B" w14:textId="77777777" w:rsidR="003E77CA" w:rsidRPr="00DE0C5D" w:rsidRDefault="003E77CA" w:rsidP="005A75EE">
            <w:pPr>
              <w:rPr>
                <w:rFonts w:ascii="Arial Narrow" w:hAnsi="Arial Narrow"/>
                <w:iCs/>
                <w:szCs w:val="20"/>
              </w:rPr>
            </w:pPr>
            <w:r w:rsidRPr="00DE0C5D">
              <w:rPr>
                <w:rFonts w:ascii="Arial Narrow" w:hAnsi="Arial Narrow"/>
                <w:iCs/>
                <w:szCs w:val="20"/>
              </w:rPr>
              <w:t>Številka transakcijskega računa</w:t>
            </w:r>
          </w:p>
          <w:p w14:paraId="0DE2391A" w14:textId="77777777" w:rsidR="003E77CA" w:rsidRPr="00DE0C5D" w:rsidRDefault="003E77CA" w:rsidP="005A75EE">
            <w:pPr>
              <w:rPr>
                <w:rFonts w:ascii="Arial Narrow" w:hAnsi="Arial Narrow"/>
                <w:iCs/>
                <w:szCs w:val="20"/>
              </w:rPr>
            </w:pPr>
          </w:p>
        </w:tc>
        <w:tc>
          <w:tcPr>
            <w:tcW w:w="6095" w:type="dxa"/>
          </w:tcPr>
          <w:p w14:paraId="3AB5574A" w14:textId="77777777" w:rsidR="003E77CA" w:rsidRPr="00DE0C5D" w:rsidRDefault="003E77CA" w:rsidP="005A75EE">
            <w:pPr>
              <w:rPr>
                <w:rFonts w:ascii="Arial Narrow" w:hAnsi="Arial Narrow"/>
                <w:iCs/>
                <w:szCs w:val="20"/>
              </w:rPr>
            </w:pPr>
          </w:p>
        </w:tc>
      </w:tr>
      <w:tr w:rsidR="003E77CA" w:rsidRPr="00DE0C5D" w14:paraId="5B953799" w14:textId="77777777" w:rsidTr="00D14DD2">
        <w:trPr>
          <w:trHeight w:val="300"/>
        </w:trPr>
        <w:tc>
          <w:tcPr>
            <w:tcW w:w="3331" w:type="dxa"/>
          </w:tcPr>
          <w:p w14:paraId="602BAB81" w14:textId="77777777" w:rsidR="003E77CA" w:rsidRPr="00DE0C5D" w:rsidRDefault="003E77CA" w:rsidP="005A75EE">
            <w:pPr>
              <w:rPr>
                <w:rFonts w:ascii="Arial Narrow" w:hAnsi="Arial Narrow"/>
                <w:iCs/>
                <w:szCs w:val="20"/>
              </w:rPr>
            </w:pPr>
          </w:p>
          <w:p w14:paraId="065F4A8F" w14:textId="77777777" w:rsidR="003E77CA" w:rsidRPr="00DE0C5D" w:rsidRDefault="003E77CA" w:rsidP="005A75EE">
            <w:pPr>
              <w:rPr>
                <w:rFonts w:ascii="Arial Narrow" w:hAnsi="Arial Narrow"/>
                <w:iCs/>
                <w:szCs w:val="20"/>
              </w:rPr>
            </w:pPr>
            <w:r w:rsidRPr="00DE0C5D">
              <w:rPr>
                <w:rFonts w:ascii="Arial Narrow" w:hAnsi="Arial Narrow"/>
                <w:iCs/>
                <w:szCs w:val="20"/>
              </w:rPr>
              <w:t>Kontaktna oseba za pojasnila ponudbe</w:t>
            </w:r>
          </w:p>
          <w:p w14:paraId="10BC097F" w14:textId="77777777" w:rsidR="003E77CA" w:rsidRPr="00DE0C5D" w:rsidRDefault="003E77CA" w:rsidP="005A75EE">
            <w:pPr>
              <w:rPr>
                <w:rFonts w:ascii="Arial Narrow" w:hAnsi="Arial Narrow"/>
                <w:iCs/>
                <w:szCs w:val="20"/>
              </w:rPr>
            </w:pPr>
          </w:p>
        </w:tc>
        <w:tc>
          <w:tcPr>
            <w:tcW w:w="6095" w:type="dxa"/>
          </w:tcPr>
          <w:p w14:paraId="18C513CC" w14:textId="77777777" w:rsidR="003E77CA" w:rsidRPr="00DE0C5D" w:rsidRDefault="003E77CA" w:rsidP="005A75EE">
            <w:pPr>
              <w:rPr>
                <w:rFonts w:ascii="Arial Narrow" w:hAnsi="Arial Narrow"/>
                <w:iCs/>
                <w:szCs w:val="20"/>
              </w:rPr>
            </w:pPr>
          </w:p>
        </w:tc>
      </w:tr>
      <w:tr w:rsidR="003E77CA" w:rsidRPr="00DE0C5D" w14:paraId="29E0CF1F" w14:textId="77777777" w:rsidTr="00D14DD2">
        <w:trPr>
          <w:trHeight w:val="300"/>
        </w:trPr>
        <w:tc>
          <w:tcPr>
            <w:tcW w:w="3331" w:type="dxa"/>
          </w:tcPr>
          <w:p w14:paraId="0682D528"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 </w:t>
            </w:r>
          </w:p>
          <w:p w14:paraId="64381A93"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Telefonska številka kontaktne osebe </w:t>
            </w:r>
          </w:p>
          <w:p w14:paraId="57605856" w14:textId="77777777" w:rsidR="003E77CA" w:rsidRPr="00DE0C5D" w:rsidRDefault="003E77CA" w:rsidP="005A75EE">
            <w:pPr>
              <w:rPr>
                <w:rFonts w:ascii="Arial Narrow" w:hAnsi="Arial Narrow"/>
                <w:iCs/>
                <w:szCs w:val="20"/>
              </w:rPr>
            </w:pPr>
          </w:p>
        </w:tc>
        <w:tc>
          <w:tcPr>
            <w:tcW w:w="6095" w:type="dxa"/>
          </w:tcPr>
          <w:p w14:paraId="2629BA67" w14:textId="77777777" w:rsidR="003E77CA" w:rsidRPr="00DE0C5D" w:rsidRDefault="003E77CA" w:rsidP="005A75EE">
            <w:pPr>
              <w:rPr>
                <w:rFonts w:ascii="Arial Narrow" w:hAnsi="Arial Narrow"/>
                <w:iCs/>
                <w:szCs w:val="20"/>
              </w:rPr>
            </w:pPr>
          </w:p>
        </w:tc>
      </w:tr>
      <w:tr w:rsidR="003E77CA" w:rsidRPr="00DE0C5D" w14:paraId="3BB11243" w14:textId="77777777" w:rsidTr="00D14DD2">
        <w:trPr>
          <w:trHeight w:val="300"/>
        </w:trPr>
        <w:tc>
          <w:tcPr>
            <w:tcW w:w="3331" w:type="dxa"/>
          </w:tcPr>
          <w:p w14:paraId="3076999A" w14:textId="77777777" w:rsidR="003E77CA" w:rsidRPr="00DE0C5D" w:rsidRDefault="003E77CA" w:rsidP="005A75EE">
            <w:pPr>
              <w:rPr>
                <w:rFonts w:ascii="Arial Narrow" w:hAnsi="Arial Narrow"/>
                <w:iCs/>
                <w:szCs w:val="20"/>
              </w:rPr>
            </w:pPr>
          </w:p>
          <w:p w14:paraId="50EF6B68" w14:textId="77777777" w:rsidR="003E77CA" w:rsidRPr="00DE0C5D" w:rsidRDefault="003E77CA" w:rsidP="005A75EE">
            <w:pPr>
              <w:rPr>
                <w:rFonts w:ascii="Arial Narrow" w:hAnsi="Arial Narrow"/>
                <w:iCs/>
                <w:szCs w:val="20"/>
              </w:rPr>
            </w:pPr>
            <w:r w:rsidRPr="00DE0C5D">
              <w:rPr>
                <w:rFonts w:ascii="Arial Narrow" w:hAnsi="Arial Narrow"/>
                <w:iCs/>
                <w:szCs w:val="20"/>
              </w:rPr>
              <w:t>E-naslov kontaktne osebe</w:t>
            </w:r>
          </w:p>
          <w:p w14:paraId="0BF8530B" w14:textId="77777777" w:rsidR="003E77CA" w:rsidRPr="00DE0C5D" w:rsidRDefault="003E77CA" w:rsidP="005A75EE">
            <w:pPr>
              <w:rPr>
                <w:rFonts w:ascii="Arial Narrow" w:hAnsi="Arial Narrow"/>
                <w:iCs/>
                <w:szCs w:val="20"/>
              </w:rPr>
            </w:pPr>
          </w:p>
        </w:tc>
        <w:tc>
          <w:tcPr>
            <w:tcW w:w="6095" w:type="dxa"/>
          </w:tcPr>
          <w:p w14:paraId="509693CD" w14:textId="77777777" w:rsidR="003E77CA" w:rsidRPr="00DE0C5D" w:rsidRDefault="003E77CA" w:rsidP="005A75EE">
            <w:pPr>
              <w:rPr>
                <w:rFonts w:ascii="Arial Narrow" w:hAnsi="Arial Narrow"/>
                <w:iCs/>
                <w:szCs w:val="20"/>
              </w:rPr>
            </w:pPr>
          </w:p>
        </w:tc>
      </w:tr>
      <w:tr w:rsidR="003E77CA" w:rsidRPr="00DE0C5D" w14:paraId="08AE8BEA" w14:textId="77777777" w:rsidTr="00D14DD2">
        <w:trPr>
          <w:trHeight w:val="300"/>
        </w:trPr>
        <w:tc>
          <w:tcPr>
            <w:tcW w:w="3331" w:type="dxa"/>
          </w:tcPr>
          <w:p w14:paraId="131678AC" w14:textId="77777777" w:rsidR="003E77CA" w:rsidRPr="00DE0C5D" w:rsidRDefault="003E77CA" w:rsidP="005A75EE">
            <w:pPr>
              <w:rPr>
                <w:rFonts w:ascii="Arial Narrow" w:hAnsi="Arial Narrow"/>
                <w:iCs/>
                <w:szCs w:val="20"/>
              </w:rPr>
            </w:pPr>
          </w:p>
          <w:p w14:paraId="60201A47" w14:textId="77777777" w:rsidR="003E77CA" w:rsidRPr="00DE0C5D" w:rsidRDefault="003E77CA" w:rsidP="005A75EE">
            <w:pPr>
              <w:rPr>
                <w:rFonts w:ascii="Arial Narrow" w:hAnsi="Arial Narrow"/>
                <w:iCs/>
                <w:szCs w:val="20"/>
              </w:rPr>
            </w:pPr>
            <w:r w:rsidRPr="00DE0C5D">
              <w:rPr>
                <w:rFonts w:ascii="Arial Narrow" w:hAnsi="Arial Narrow"/>
                <w:iCs/>
                <w:szCs w:val="20"/>
              </w:rPr>
              <w:t>Odgovorna oseba za podpis pogodbe</w:t>
            </w:r>
          </w:p>
          <w:p w14:paraId="4A9CEDAF" w14:textId="77777777" w:rsidR="003E77CA" w:rsidRPr="00DE0C5D" w:rsidRDefault="003E77CA" w:rsidP="005A75EE">
            <w:pPr>
              <w:rPr>
                <w:rFonts w:ascii="Arial Narrow" w:hAnsi="Arial Narrow"/>
                <w:iCs/>
                <w:szCs w:val="20"/>
              </w:rPr>
            </w:pPr>
          </w:p>
        </w:tc>
        <w:tc>
          <w:tcPr>
            <w:tcW w:w="6095" w:type="dxa"/>
          </w:tcPr>
          <w:p w14:paraId="01572EE4" w14:textId="77777777" w:rsidR="003E77CA" w:rsidRPr="00DE0C5D" w:rsidRDefault="003E77CA" w:rsidP="005A75EE">
            <w:pPr>
              <w:rPr>
                <w:rFonts w:ascii="Arial Narrow" w:hAnsi="Arial Narrow"/>
                <w:iCs/>
                <w:szCs w:val="20"/>
              </w:rPr>
            </w:pPr>
          </w:p>
        </w:tc>
      </w:tr>
    </w:tbl>
    <w:p w14:paraId="2B3A547F" w14:textId="77777777" w:rsidR="00615865" w:rsidRPr="00DE0C5D" w:rsidRDefault="00615865" w:rsidP="00615865">
      <w:pPr>
        <w:rPr>
          <w:rFonts w:ascii="Arial Narrow" w:hAnsi="Arial Narrow"/>
          <w:iCs/>
          <w:szCs w:val="20"/>
        </w:rPr>
      </w:pPr>
    </w:p>
    <w:p w14:paraId="77C84BDC" w14:textId="77777777" w:rsidR="0096675F" w:rsidRPr="00ED37DD" w:rsidRDefault="002E4D05">
      <w:pPr>
        <w:spacing w:line="240" w:lineRule="auto"/>
        <w:jc w:val="left"/>
        <w:rPr>
          <w:rFonts w:ascii="Arial Narrow" w:eastAsia="Times New Roman" w:hAnsi="Arial Narrow"/>
          <w:b/>
          <w:i/>
          <w:szCs w:val="20"/>
          <w:lang w:val="sk-SK" w:eastAsia="sl-SI"/>
        </w:rPr>
      </w:pPr>
      <w:r w:rsidRPr="00ED37DD">
        <w:rPr>
          <w:rFonts w:ascii="Arial Narrow" w:hAnsi="Arial Narrow"/>
          <w:i/>
          <w:szCs w:val="20"/>
          <w:lang w:val="sk-SK"/>
        </w:rPr>
        <w:br w:type="page"/>
      </w:r>
    </w:p>
    <w:p w14:paraId="5A133690" w14:textId="77777777" w:rsidR="009D5DAD" w:rsidRPr="007779C3" w:rsidRDefault="009D5DAD" w:rsidP="007619CB">
      <w:pPr>
        <w:pStyle w:val="Odstavekseznama"/>
        <w:numPr>
          <w:ilvl w:val="0"/>
          <w:numId w:val="29"/>
        </w:numPr>
        <w:spacing w:line="240" w:lineRule="auto"/>
        <w:ind w:right="49"/>
        <w:contextualSpacing w:val="0"/>
        <w:jc w:val="center"/>
        <w:rPr>
          <w:rFonts w:ascii="Arial Narrow" w:hAnsi="Arial Narrow"/>
          <w:sz w:val="22"/>
        </w:rPr>
      </w:pPr>
      <w:bookmarkStart w:id="13" w:name="_Hlk121333924"/>
    </w:p>
    <w:bookmarkEnd w:id="13"/>
    <w:p w14:paraId="0711AAD4" w14:textId="77777777" w:rsidR="00E20F7B" w:rsidRDefault="00E20F7B" w:rsidP="00E20F7B">
      <w:pPr>
        <w:rPr>
          <w:rFonts w:ascii="Arial Narrow" w:hAnsi="Arial Narrow"/>
          <w:szCs w:val="20"/>
        </w:rPr>
      </w:pPr>
    </w:p>
    <w:p w14:paraId="02E5A573"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F08E8F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3DD6049"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EC3AF3A"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42634B0" w14:textId="77777777" w:rsidR="00EF746E" w:rsidRPr="007009DB" w:rsidRDefault="00EF746E" w:rsidP="00EF746E">
      <w:pPr>
        <w:rPr>
          <w:rFonts w:ascii="Arial Narrow" w:hAnsi="Arial Narrow"/>
          <w:szCs w:val="20"/>
        </w:rPr>
      </w:pPr>
    </w:p>
    <w:p w14:paraId="28C01E14" w14:textId="713B8143"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6D4EAC72" w14:textId="69A91E75" w:rsidR="00EF746E" w:rsidRPr="008A55EB" w:rsidRDefault="00EF746E" w:rsidP="00EF746E">
      <w:pPr>
        <w:ind w:right="-1"/>
        <w:jc w:val="center"/>
        <w:rPr>
          <w:rFonts w:ascii="Arial Narrow" w:hAnsi="Arial Narrow"/>
          <w:b/>
          <w:sz w:val="22"/>
        </w:rPr>
      </w:pPr>
      <w:r w:rsidRPr="00DE0C5D">
        <w:rPr>
          <w:rFonts w:ascii="Arial Narrow" w:hAnsi="Arial Narrow"/>
          <w:b/>
          <w:sz w:val="22"/>
        </w:rPr>
        <w:t xml:space="preserve">ZOBOZDRAVSTVNIŠKI STOL, </w:t>
      </w:r>
      <w:r w:rsidR="00DE0C5D" w:rsidRPr="00DE0C5D">
        <w:rPr>
          <w:rFonts w:ascii="Arial Narrow" w:hAnsi="Arial Narrow"/>
          <w:b/>
          <w:sz w:val="22"/>
        </w:rPr>
        <w:t>1</w:t>
      </w:r>
      <w:r w:rsidRPr="00DE0C5D">
        <w:rPr>
          <w:rFonts w:ascii="Arial Narrow" w:hAnsi="Arial Narrow"/>
          <w:b/>
          <w:sz w:val="22"/>
        </w:rPr>
        <w:t>. SKLOP</w:t>
      </w:r>
    </w:p>
    <w:p w14:paraId="7E3A80AE" w14:textId="77777777" w:rsidR="00EF746E" w:rsidRDefault="00EF746E" w:rsidP="00EF746E">
      <w:pPr>
        <w:ind w:right="-1"/>
        <w:rPr>
          <w:rFonts w:ascii="Arial Narrow" w:hAnsi="Arial Narrow"/>
          <w:szCs w:val="20"/>
        </w:rPr>
      </w:pPr>
      <w:r>
        <w:rPr>
          <w:rFonts w:ascii="Arial Narrow" w:hAnsi="Arial Narrow"/>
          <w:szCs w:val="20"/>
        </w:rPr>
        <w:t>Vsi aparati:</w:t>
      </w:r>
    </w:p>
    <w:p w14:paraId="25678960" w14:textId="77777777"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 (iz tekoče proizvodnje in neuporabljen, ne sme biti demonstracijski model)</w:t>
      </w:r>
    </w:p>
    <w:p w14:paraId="100DEC96" w14:textId="0F58231C"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 xml:space="preserve">, </w:t>
      </w:r>
      <w:bookmarkStart w:id="14" w:name="_Hlk121332927"/>
      <w:bookmarkStart w:id="15" w:name="_Hlk121337924"/>
      <w:r w:rsidR="00DE0C5D">
        <w:rPr>
          <w:rFonts w:ascii="Arial Narrow" w:hAnsi="Arial Narrow"/>
          <w:szCs w:val="20"/>
        </w:rPr>
        <w:t>vanj ne sme biti nobenih nepooblaščenih posegov s strani dobavitelja oziroma tretje osebe, ki ni proizvajalec stroja.</w:t>
      </w:r>
      <w:bookmarkEnd w:id="14"/>
    </w:p>
    <w:bookmarkEnd w:id="15"/>
    <w:p w14:paraId="29105B64" w14:textId="7030378F" w:rsidR="00EF746E" w:rsidRPr="006E5DE4" w:rsidRDefault="00EF746E" w:rsidP="006E5DE4">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58850410" w14:textId="77777777" w:rsidTr="008A55EB">
        <w:tc>
          <w:tcPr>
            <w:tcW w:w="534" w:type="dxa"/>
            <w:tcBorders>
              <w:top w:val="single" w:sz="4" w:space="0" w:color="000000"/>
              <w:left w:val="single" w:sz="4" w:space="0" w:color="000000"/>
              <w:bottom w:val="single" w:sz="4" w:space="0" w:color="000000"/>
              <w:right w:val="single" w:sz="4" w:space="0" w:color="000000"/>
            </w:tcBorders>
          </w:tcPr>
          <w:p w14:paraId="738EE2F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4BA723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660B7811"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0A0595"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897AEED" w14:textId="77777777" w:rsidTr="008A55EB">
        <w:tc>
          <w:tcPr>
            <w:tcW w:w="534" w:type="dxa"/>
            <w:tcBorders>
              <w:top w:val="single" w:sz="4" w:space="0" w:color="000000"/>
              <w:left w:val="single" w:sz="4" w:space="0" w:color="000000"/>
              <w:bottom w:val="single" w:sz="4" w:space="0" w:color="auto"/>
              <w:right w:val="single" w:sz="4" w:space="0" w:color="000000"/>
            </w:tcBorders>
          </w:tcPr>
          <w:p w14:paraId="01F9B8FA" w14:textId="77777777" w:rsidR="00EF746E" w:rsidRPr="007009DB" w:rsidRDefault="00EF746E" w:rsidP="0083421A">
            <w:pPr>
              <w:rPr>
                <w:rFonts w:ascii="Arial Narrow" w:hAnsi="Arial Narrow"/>
                <w:b/>
                <w:szCs w:val="20"/>
              </w:rPr>
            </w:pPr>
          </w:p>
          <w:p w14:paraId="6439F628" w14:textId="77777777" w:rsidR="00EF746E" w:rsidRDefault="00EF746E" w:rsidP="0083421A">
            <w:pPr>
              <w:rPr>
                <w:rFonts w:ascii="Arial Narrow" w:hAnsi="Arial Narrow"/>
                <w:b/>
                <w:szCs w:val="20"/>
              </w:rPr>
            </w:pPr>
          </w:p>
          <w:p w14:paraId="1EA5443D"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5378B43" w14:textId="77777777" w:rsidR="00EF746E" w:rsidRPr="007009DB" w:rsidRDefault="00EF746E" w:rsidP="0083421A">
            <w:pPr>
              <w:rPr>
                <w:rFonts w:ascii="Arial Narrow" w:hAnsi="Arial Narrow"/>
                <w:b/>
                <w:szCs w:val="20"/>
              </w:rPr>
            </w:pPr>
          </w:p>
          <w:p w14:paraId="7EE65E88" w14:textId="5B0ECF76"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66C57566"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4035BCC5" w14:textId="77777777" w:rsidR="00EF746E" w:rsidRPr="00A35DD3" w:rsidRDefault="00EF746E" w:rsidP="0083421A">
            <w:pPr>
              <w:ind w:right="-1"/>
              <w:rPr>
                <w:rFonts w:ascii="Arial Narrow" w:hAnsi="Arial Narrow"/>
                <w:b/>
                <w:szCs w:val="20"/>
              </w:rPr>
            </w:pPr>
          </w:p>
        </w:tc>
      </w:tr>
      <w:tr w:rsidR="00EF746E" w:rsidRPr="007009DB" w14:paraId="60271452" w14:textId="77777777" w:rsidTr="008A55EB">
        <w:tc>
          <w:tcPr>
            <w:tcW w:w="534" w:type="dxa"/>
            <w:tcBorders>
              <w:top w:val="single" w:sz="4" w:space="0" w:color="000000"/>
              <w:left w:val="single" w:sz="4" w:space="0" w:color="000000"/>
              <w:bottom w:val="single" w:sz="4" w:space="0" w:color="auto"/>
              <w:right w:val="single" w:sz="4" w:space="0" w:color="000000"/>
            </w:tcBorders>
          </w:tcPr>
          <w:p w14:paraId="1E1EA061"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17FB5A65" w14:textId="77777777" w:rsidR="00EF746E" w:rsidRPr="00A35DD3" w:rsidRDefault="00EF746E" w:rsidP="0083421A">
            <w:pPr>
              <w:rPr>
                <w:rFonts w:ascii="Arial Narrow" w:hAnsi="Arial Narrow"/>
                <w:b/>
                <w:szCs w:val="20"/>
              </w:rPr>
            </w:pPr>
          </w:p>
          <w:p w14:paraId="20C78E2A" w14:textId="47ECFBC6"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6</w:t>
            </w:r>
            <w:r w:rsidR="00DE0C5D" w:rsidRPr="00A35DD3">
              <w:rPr>
                <w:rFonts w:ascii="Arial Narrow" w:hAnsi="Arial Narrow"/>
                <w:b/>
                <w:szCs w:val="20"/>
              </w:rPr>
              <w:t xml:space="preserve"> kos</w:t>
            </w:r>
            <w:r w:rsidRPr="00A35DD3">
              <w:rPr>
                <w:rFonts w:ascii="Arial Narrow" w:hAnsi="Arial Narrow"/>
                <w:b/>
                <w:szCs w:val="20"/>
              </w:rPr>
              <w:t xml:space="preserve"> zobozdravniški stol</w:t>
            </w:r>
          </w:p>
          <w:p w14:paraId="22A5A0F3"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471C4C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23BE8CAA" w14:textId="77777777" w:rsidR="00EF746E" w:rsidRPr="007009DB" w:rsidRDefault="00EF746E" w:rsidP="0083421A">
            <w:pPr>
              <w:ind w:right="-1"/>
              <w:rPr>
                <w:rFonts w:ascii="Arial Narrow" w:hAnsi="Arial Narrow"/>
                <w:b/>
                <w:szCs w:val="20"/>
              </w:rPr>
            </w:pPr>
          </w:p>
        </w:tc>
      </w:tr>
      <w:tr w:rsidR="00EF746E" w:rsidRPr="007009DB" w14:paraId="0B4EC5F8"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56438154" w14:textId="77777777" w:rsidR="00EF746E" w:rsidRDefault="00EF746E" w:rsidP="0083421A">
            <w:pPr>
              <w:ind w:right="-1"/>
              <w:rPr>
                <w:rFonts w:ascii="Arial Narrow" w:hAnsi="Arial Narrow"/>
                <w:b/>
                <w:szCs w:val="20"/>
              </w:rPr>
            </w:pPr>
          </w:p>
          <w:p w14:paraId="76C550CC"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0AB9A7C9" w14:textId="77777777" w:rsidR="00EF746E" w:rsidRDefault="00EF746E" w:rsidP="0083421A">
            <w:pPr>
              <w:ind w:right="-1"/>
              <w:rPr>
                <w:rFonts w:ascii="Arial Narrow" w:hAnsi="Arial Narrow"/>
                <w:b/>
                <w:szCs w:val="20"/>
              </w:rPr>
            </w:pPr>
          </w:p>
          <w:p w14:paraId="0F667F4C" w14:textId="76045E02" w:rsidR="00EF746E" w:rsidRDefault="00EF746E" w:rsidP="0083421A">
            <w:pPr>
              <w:ind w:right="-1"/>
              <w:rPr>
                <w:rFonts w:ascii="Arial Narrow" w:hAnsi="Arial Narrow"/>
                <w:b/>
                <w:szCs w:val="20"/>
              </w:rPr>
            </w:pPr>
            <w:r>
              <w:rPr>
                <w:rFonts w:ascii="Arial Narrow" w:hAnsi="Arial Narrow"/>
                <w:b/>
                <w:szCs w:val="20"/>
              </w:rPr>
              <w:t>Proizvajal</w:t>
            </w:r>
            <w:r w:rsidR="007E5CF0">
              <w:rPr>
                <w:rFonts w:ascii="Arial Narrow" w:hAnsi="Arial Narrow"/>
                <w:b/>
                <w:szCs w:val="20"/>
              </w:rPr>
              <w:t>e</w:t>
            </w:r>
            <w:r>
              <w:rPr>
                <w:rFonts w:ascii="Arial Narrow" w:hAnsi="Arial Narrow"/>
                <w:b/>
                <w:szCs w:val="20"/>
              </w:rPr>
              <w:t>c: ____________________________________________________________________________________________</w:t>
            </w:r>
          </w:p>
          <w:p w14:paraId="6A2E3FB4" w14:textId="77777777" w:rsidR="00EF746E" w:rsidRPr="007009DB" w:rsidRDefault="00EF746E" w:rsidP="0083421A">
            <w:pPr>
              <w:ind w:right="-1"/>
              <w:rPr>
                <w:rFonts w:ascii="Arial Narrow" w:hAnsi="Arial Narrow"/>
                <w:b/>
                <w:szCs w:val="20"/>
              </w:rPr>
            </w:pPr>
          </w:p>
        </w:tc>
      </w:tr>
      <w:tr w:rsidR="00EF746E" w:rsidRPr="00ED37DD" w14:paraId="623F6471"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680D6BF2" w14:textId="77777777" w:rsidR="00EF746E" w:rsidRPr="00ED37DD" w:rsidRDefault="00EF746E" w:rsidP="0083421A">
            <w:pPr>
              <w:rPr>
                <w:rFonts w:ascii="Arial Narrow" w:hAnsi="Arial Narrow"/>
                <w:b/>
                <w:szCs w:val="20"/>
              </w:rPr>
            </w:pPr>
          </w:p>
          <w:p w14:paraId="65F30D3C"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384FAD5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63B97D5A" w14:textId="77777777" w:rsidR="00EF746E" w:rsidRPr="00ED37DD" w:rsidRDefault="00EF746E" w:rsidP="0083421A">
            <w:pPr>
              <w:rPr>
                <w:rFonts w:ascii="Arial Narrow" w:hAnsi="Arial Narrow"/>
                <w:b/>
                <w:szCs w:val="20"/>
              </w:rPr>
            </w:pPr>
          </w:p>
          <w:p w14:paraId="5E0ADFFA"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34FD2F19"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2"/>
        <w:gridCol w:w="993"/>
        <w:gridCol w:w="992"/>
        <w:gridCol w:w="957"/>
      </w:tblGrid>
      <w:tr w:rsidR="00EF746E" w:rsidRPr="000D3B4F" w14:paraId="0CF38639" w14:textId="77777777" w:rsidTr="00AA27BA">
        <w:tc>
          <w:tcPr>
            <w:tcW w:w="6912" w:type="dxa"/>
            <w:tcBorders>
              <w:right w:val="single" w:sz="4" w:space="0" w:color="auto"/>
            </w:tcBorders>
          </w:tcPr>
          <w:p w14:paraId="7004A912"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993" w:type="dxa"/>
            <w:tcBorders>
              <w:top w:val="single" w:sz="4" w:space="0" w:color="auto"/>
              <w:left w:val="single" w:sz="4" w:space="0" w:color="auto"/>
              <w:bottom w:val="single" w:sz="4" w:space="0" w:color="auto"/>
              <w:right w:val="nil"/>
            </w:tcBorders>
          </w:tcPr>
          <w:p w14:paraId="7DD71351"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F0D0D53"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72C50F94"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804B44" w:rsidRPr="000D3B4F" w14:paraId="18E14FAC" w14:textId="77777777" w:rsidTr="007E5CF0">
        <w:tc>
          <w:tcPr>
            <w:tcW w:w="9854" w:type="dxa"/>
            <w:gridSpan w:val="4"/>
            <w:tcBorders>
              <w:right w:val="single" w:sz="4" w:space="0" w:color="auto"/>
            </w:tcBorders>
            <w:shd w:val="clear" w:color="auto" w:fill="DDDDDD"/>
          </w:tcPr>
          <w:p w14:paraId="5C508A95" w14:textId="315F6A86" w:rsidR="00804B44" w:rsidRPr="00804B44" w:rsidRDefault="00804B44" w:rsidP="0083421A">
            <w:pPr>
              <w:rPr>
                <w:rFonts w:ascii="Arial Narrow" w:hAnsi="Arial Narrow"/>
                <w:szCs w:val="20"/>
              </w:rPr>
            </w:pPr>
            <w:r w:rsidRPr="00804B44">
              <w:rPr>
                <w:rFonts w:ascii="Arial Narrow" w:hAnsi="Arial Narrow"/>
                <w:szCs w:val="20"/>
              </w:rPr>
              <w:t>ZOBOZDRAVSTVENI APARAT, STOL ZA PACIENTA (Z NASLONJALI)</w:t>
            </w:r>
          </w:p>
        </w:tc>
      </w:tr>
      <w:tr w:rsidR="00EF746E" w:rsidRPr="00045CD1" w14:paraId="0DA411FA" w14:textId="77777777" w:rsidTr="00AA27BA">
        <w:tc>
          <w:tcPr>
            <w:tcW w:w="6912" w:type="dxa"/>
            <w:tcBorders>
              <w:right w:val="single" w:sz="4" w:space="0" w:color="auto"/>
            </w:tcBorders>
          </w:tcPr>
          <w:p w14:paraId="16BA2F49" w14:textId="77777777" w:rsidR="00EF746E" w:rsidRPr="00CB230C" w:rsidRDefault="00EF746E" w:rsidP="006E5DE4">
            <w:pPr>
              <w:pStyle w:val="Odstavekseznama"/>
              <w:numPr>
                <w:ilvl w:val="0"/>
                <w:numId w:val="37"/>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993" w:type="dxa"/>
            <w:tcBorders>
              <w:top w:val="single" w:sz="4" w:space="0" w:color="auto"/>
              <w:left w:val="single" w:sz="4" w:space="0" w:color="auto"/>
              <w:bottom w:val="single" w:sz="4" w:space="0" w:color="auto"/>
              <w:right w:val="single" w:sz="4" w:space="0" w:color="auto"/>
            </w:tcBorders>
          </w:tcPr>
          <w:p w14:paraId="7FB4C70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444AA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F002B1" w14:textId="77777777" w:rsidR="00EF746E" w:rsidRPr="00045CD1" w:rsidRDefault="00EF746E" w:rsidP="0083421A">
            <w:pPr>
              <w:rPr>
                <w:rFonts w:ascii="Arial Narrow" w:hAnsi="Arial Narrow"/>
                <w:szCs w:val="20"/>
              </w:rPr>
            </w:pPr>
          </w:p>
        </w:tc>
      </w:tr>
      <w:tr w:rsidR="00EF746E" w:rsidRPr="00045CD1" w14:paraId="166AFB67" w14:textId="77777777" w:rsidTr="00AA27BA">
        <w:tc>
          <w:tcPr>
            <w:tcW w:w="6912" w:type="dxa"/>
            <w:tcBorders>
              <w:right w:val="single" w:sz="4" w:space="0" w:color="auto"/>
            </w:tcBorders>
          </w:tcPr>
          <w:p w14:paraId="6A5256D8" w14:textId="3D5A276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6E5DE4">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993" w:type="dxa"/>
            <w:tcBorders>
              <w:top w:val="single" w:sz="4" w:space="0" w:color="auto"/>
              <w:left w:val="single" w:sz="4" w:space="0" w:color="auto"/>
              <w:bottom w:val="single" w:sz="4" w:space="0" w:color="auto"/>
              <w:right w:val="single" w:sz="4" w:space="0" w:color="auto"/>
            </w:tcBorders>
          </w:tcPr>
          <w:p w14:paraId="442D1C44" w14:textId="77777777" w:rsidR="00AE5794" w:rsidRDefault="00AE5794" w:rsidP="0083421A">
            <w:pPr>
              <w:jc w:val="center"/>
              <w:rPr>
                <w:rFonts w:ascii="Arial Narrow" w:hAnsi="Arial Narrow"/>
                <w:szCs w:val="20"/>
              </w:rPr>
            </w:pPr>
          </w:p>
          <w:p w14:paraId="75BAE802" w14:textId="77777777" w:rsidR="00AE5794" w:rsidRDefault="00AE5794" w:rsidP="0083421A">
            <w:pPr>
              <w:jc w:val="center"/>
              <w:rPr>
                <w:rFonts w:ascii="Arial Narrow" w:hAnsi="Arial Narrow"/>
                <w:szCs w:val="20"/>
              </w:rPr>
            </w:pPr>
          </w:p>
          <w:p w14:paraId="73DA910E" w14:textId="468EF788"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15B773D2" w14:textId="77777777" w:rsidR="00AE5794" w:rsidRDefault="00AE5794" w:rsidP="0083421A">
            <w:pPr>
              <w:jc w:val="center"/>
              <w:rPr>
                <w:rFonts w:ascii="Arial Narrow" w:hAnsi="Arial Narrow"/>
                <w:szCs w:val="20"/>
              </w:rPr>
            </w:pPr>
          </w:p>
          <w:p w14:paraId="5273FBC8" w14:textId="77777777" w:rsidR="00AE5794" w:rsidRDefault="00AE5794" w:rsidP="0083421A">
            <w:pPr>
              <w:jc w:val="center"/>
              <w:rPr>
                <w:rFonts w:ascii="Arial Narrow" w:hAnsi="Arial Narrow"/>
                <w:szCs w:val="20"/>
              </w:rPr>
            </w:pPr>
          </w:p>
          <w:p w14:paraId="22FBB834" w14:textId="39E2F23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D66EF2" w14:textId="77777777" w:rsidR="00EF746E" w:rsidRPr="00045CD1" w:rsidRDefault="00EF746E" w:rsidP="0083421A">
            <w:pPr>
              <w:rPr>
                <w:rFonts w:ascii="Arial Narrow" w:hAnsi="Arial Narrow"/>
                <w:szCs w:val="20"/>
              </w:rPr>
            </w:pPr>
          </w:p>
        </w:tc>
      </w:tr>
      <w:tr w:rsidR="00EF746E" w:rsidRPr="00045CD1" w14:paraId="455A17BE" w14:textId="77777777" w:rsidTr="00AA27BA">
        <w:tc>
          <w:tcPr>
            <w:tcW w:w="6912" w:type="dxa"/>
            <w:tcBorders>
              <w:right w:val="single" w:sz="4" w:space="0" w:color="auto"/>
            </w:tcBorders>
          </w:tcPr>
          <w:p w14:paraId="213B6ED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993" w:type="dxa"/>
            <w:tcBorders>
              <w:top w:val="single" w:sz="4" w:space="0" w:color="auto"/>
              <w:left w:val="single" w:sz="4" w:space="0" w:color="auto"/>
              <w:bottom w:val="single" w:sz="4" w:space="0" w:color="auto"/>
              <w:right w:val="single" w:sz="4" w:space="0" w:color="auto"/>
            </w:tcBorders>
          </w:tcPr>
          <w:p w14:paraId="692AD01C" w14:textId="77777777" w:rsidR="00AE5794" w:rsidRDefault="00AE5794" w:rsidP="0083421A">
            <w:pPr>
              <w:jc w:val="center"/>
              <w:rPr>
                <w:rFonts w:ascii="Arial Narrow" w:hAnsi="Arial Narrow"/>
                <w:szCs w:val="20"/>
              </w:rPr>
            </w:pPr>
          </w:p>
          <w:p w14:paraId="00171DF3" w14:textId="1E637922"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B0AD905" w14:textId="77777777" w:rsidR="00AE5794" w:rsidRDefault="00AE5794" w:rsidP="0083421A">
            <w:pPr>
              <w:jc w:val="center"/>
              <w:rPr>
                <w:rFonts w:ascii="Arial Narrow" w:hAnsi="Arial Narrow"/>
                <w:szCs w:val="20"/>
              </w:rPr>
            </w:pPr>
          </w:p>
          <w:p w14:paraId="11E49479" w14:textId="2A7EBC4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920AB58" w14:textId="77777777" w:rsidR="00EF746E" w:rsidRPr="00045CD1" w:rsidRDefault="00EF746E" w:rsidP="0083421A">
            <w:pPr>
              <w:rPr>
                <w:rFonts w:ascii="Arial Narrow" w:hAnsi="Arial Narrow"/>
                <w:szCs w:val="20"/>
              </w:rPr>
            </w:pPr>
          </w:p>
        </w:tc>
      </w:tr>
      <w:tr w:rsidR="00EF746E" w:rsidRPr="00045CD1" w14:paraId="49B0A6A6" w14:textId="77777777" w:rsidTr="00AA27BA">
        <w:tc>
          <w:tcPr>
            <w:tcW w:w="6912" w:type="dxa"/>
            <w:tcBorders>
              <w:right w:val="single" w:sz="4" w:space="0" w:color="auto"/>
            </w:tcBorders>
          </w:tcPr>
          <w:p w14:paraId="2C4DB454" w14:textId="453824E5" w:rsidR="00EF746E" w:rsidRPr="00045CD1" w:rsidRDefault="00EF746E" w:rsidP="006E5DE4">
            <w:pPr>
              <w:pStyle w:val="Odstavekseznama"/>
              <w:numPr>
                <w:ilvl w:val="0"/>
                <w:numId w:val="37"/>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9120FE">
              <w:rPr>
                <w:rFonts w:ascii="Arial Narrow" w:eastAsia="Times New Roman" w:hAnsi="Arial Narrow" w:cs="Calibri"/>
                <w:color w:val="000000"/>
                <w:szCs w:val="20"/>
              </w:rPr>
              <w:t xml:space="preserve"> ali</w:t>
            </w:r>
            <w:r w:rsidR="009120FE" w:rsidRPr="00045CD1">
              <w:rPr>
                <w:rFonts w:ascii="Arial Narrow" w:eastAsia="Times New Roman" w:hAnsi="Arial Narrow" w:cs="Calibri"/>
                <w:color w:val="000000"/>
                <w:szCs w:val="20"/>
              </w:rPr>
              <w:t xml:space="preserve"> manj</w:t>
            </w:r>
            <w:r w:rsidRPr="00045CD1">
              <w:rPr>
                <w:rFonts w:ascii="Arial Narrow" w:eastAsia="Times New Roman" w:hAnsi="Arial Narrow" w:cs="Calibri"/>
                <w:color w:val="000000"/>
                <w:szCs w:val="20"/>
              </w:rPr>
              <w:t xml:space="preserve"> do tal</w:t>
            </w:r>
          </w:p>
        </w:tc>
        <w:tc>
          <w:tcPr>
            <w:tcW w:w="993" w:type="dxa"/>
            <w:tcBorders>
              <w:top w:val="single" w:sz="4" w:space="0" w:color="auto"/>
              <w:left w:val="single" w:sz="4" w:space="0" w:color="auto"/>
              <w:bottom w:val="single" w:sz="4" w:space="0" w:color="auto"/>
              <w:right w:val="single" w:sz="4" w:space="0" w:color="auto"/>
            </w:tcBorders>
          </w:tcPr>
          <w:p w14:paraId="3C0BB5C9"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849AD7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91B3EF" w14:textId="77777777" w:rsidR="00EF746E" w:rsidRPr="00045CD1" w:rsidRDefault="00EF746E" w:rsidP="0083421A">
            <w:pPr>
              <w:rPr>
                <w:rFonts w:ascii="Arial Narrow" w:hAnsi="Arial Narrow"/>
                <w:szCs w:val="20"/>
              </w:rPr>
            </w:pPr>
          </w:p>
        </w:tc>
      </w:tr>
      <w:tr w:rsidR="00EF746E" w:rsidRPr="00045CD1" w14:paraId="313CDC24" w14:textId="77777777" w:rsidTr="00AA27BA">
        <w:tc>
          <w:tcPr>
            <w:tcW w:w="6912" w:type="dxa"/>
            <w:tcBorders>
              <w:right w:val="single" w:sz="4" w:space="0" w:color="auto"/>
            </w:tcBorders>
          </w:tcPr>
          <w:p w14:paraId="18F60B7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993" w:type="dxa"/>
            <w:tcBorders>
              <w:top w:val="single" w:sz="4" w:space="0" w:color="auto"/>
              <w:left w:val="single" w:sz="4" w:space="0" w:color="auto"/>
              <w:bottom w:val="single" w:sz="4" w:space="0" w:color="auto"/>
              <w:right w:val="single" w:sz="4" w:space="0" w:color="auto"/>
            </w:tcBorders>
          </w:tcPr>
          <w:p w14:paraId="3221BF6D"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3B9761D"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0CF5153F" w14:textId="77777777" w:rsidR="00EF746E" w:rsidRPr="00045CD1" w:rsidRDefault="00EF746E" w:rsidP="0083421A">
            <w:pPr>
              <w:rPr>
                <w:rFonts w:ascii="Arial Narrow" w:hAnsi="Arial Narrow"/>
                <w:szCs w:val="20"/>
              </w:rPr>
            </w:pPr>
          </w:p>
        </w:tc>
      </w:tr>
      <w:tr w:rsidR="00EF746E" w:rsidRPr="00045CD1" w14:paraId="4F346BA9" w14:textId="77777777" w:rsidTr="00AA27BA">
        <w:tc>
          <w:tcPr>
            <w:tcW w:w="6912" w:type="dxa"/>
            <w:tcBorders>
              <w:right w:val="single" w:sz="4" w:space="0" w:color="auto"/>
            </w:tcBorders>
          </w:tcPr>
          <w:p w14:paraId="06D62B25" w14:textId="46A6790D"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6E5DE4">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993" w:type="dxa"/>
            <w:tcBorders>
              <w:top w:val="single" w:sz="4" w:space="0" w:color="auto"/>
              <w:left w:val="single" w:sz="4" w:space="0" w:color="auto"/>
              <w:bottom w:val="single" w:sz="4" w:space="0" w:color="auto"/>
              <w:right w:val="single" w:sz="4" w:space="0" w:color="auto"/>
            </w:tcBorders>
          </w:tcPr>
          <w:p w14:paraId="6141EAA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38D3FC0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799ACD" w14:textId="77777777" w:rsidR="00EF746E" w:rsidRPr="00045CD1" w:rsidRDefault="00EF746E" w:rsidP="0083421A">
            <w:pPr>
              <w:rPr>
                <w:rFonts w:ascii="Arial Narrow" w:hAnsi="Arial Narrow"/>
                <w:szCs w:val="20"/>
              </w:rPr>
            </w:pPr>
          </w:p>
        </w:tc>
      </w:tr>
      <w:tr w:rsidR="00EF746E" w:rsidRPr="00045CD1" w14:paraId="751936FF" w14:textId="77777777" w:rsidTr="00AA27BA">
        <w:tc>
          <w:tcPr>
            <w:tcW w:w="6912" w:type="dxa"/>
          </w:tcPr>
          <w:p w14:paraId="29130D49"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993" w:type="dxa"/>
            <w:tcBorders>
              <w:top w:val="single" w:sz="4" w:space="0" w:color="auto"/>
            </w:tcBorders>
          </w:tcPr>
          <w:p w14:paraId="5AF169A8"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7A6F3E73"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18BBBB9D" w14:textId="77777777" w:rsidR="00EF746E" w:rsidRPr="00045CD1" w:rsidRDefault="00EF746E" w:rsidP="0083421A">
            <w:pPr>
              <w:rPr>
                <w:rFonts w:ascii="Arial Narrow" w:hAnsi="Arial Narrow"/>
                <w:szCs w:val="20"/>
              </w:rPr>
            </w:pPr>
          </w:p>
        </w:tc>
      </w:tr>
      <w:tr w:rsidR="00EF746E" w:rsidRPr="00045CD1" w14:paraId="28B302AA" w14:textId="77777777" w:rsidTr="00AA27BA">
        <w:tc>
          <w:tcPr>
            <w:tcW w:w="6912" w:type="dxa"/>
          </w:tcPr>
          <w:p w14:paraId="635FC0FB"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993" w:type="dxa"/>
          </w:tcPr>
          <w:p w14:paraId="5C7CA70D" w14:textId="77777777" w:rsidR="00AE5794" w:rsidRDefault="00AE5794" w:rsidP="0083421A">
            <w:pPr>
              <w:jc w:val="center"/>
              <w:rPr>
                <w:rFonts w:ascii="Arial Narrow" w:hAnsi="Arial Narrow"/>
                <w:szCs w:val="20"/>
              </w:rPr>
            </w:pPr>
          </w:p>
          <w:p w14:paraId="6B7B5032" w14:textId="4A34891B"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60593C75" w14:textId="77777777" w:rsidR="00AE5794" w:rsidRDefault="00AE5794" w:rsidP="0083421A">
            <w:pPr>
              <w:jc w:val="center"/>
              <w:rPr>
                <w:rFonts w:ascii="Arial Narrow" w:hAnsi="Arial Narrow"/>
                <w:szCs w:val="20"/>
              </w:rPr>
            </w:pPr>
          </w:p>
          <w:p w14:paraId="74C08765" w14:textId="35217A2F"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19172A00" w14:textId="77777777" w:rsidR="00EF746E" w:rsidRPr="00045CD1" w:rsidRDefault="00EF746E" w:rsidP="0083421A">
            <w:pPr>
              <w:rPr>
                <w:rFonts w:ascii="Arial Narrow" w:hAnsi="Arial Narrow"/>
                <w:szCs w:val="20"/>
              </w:rPr>
            </w:pPr>
          </w:p>
        </w:tc>
      </w:tr>
      <w:tr w:rsidR="00EF746E" w:rsidRPr="00045CD1" w14:paraId="7ECF385F" w14:textId="77777777" w:rsidTr="00AA27BA">
        <w:tc>
          <w:tcPr>
            <w:tcW w:w="6912" w:type="dxa"/>
          </w:tcPr>
          <w:p w14:paraId="767A043A"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993" w:type="dxa"/>
          </w:tcPr>
          <w:p w14:paraId="445C0882" w14:textId="77777777" w:rsidR="00AE5794" w:rsidRDefault="00AE5794" w:rsidP="0083421A">
            <w:pPr>
              <w:jc w:val="center"/>
              <w:rPr>
                <w:rFonts w:ascii="Arial Narrow" w:hAnsi="Arial Narrow"/>
                <w:szCs w:val="20"/>
              </w:rPr>
            </w:pPr>
          </w:p>
          <w:p w14:paraId="4201286B" w14:textId="5A71371C"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B008B0B" w14:textId="77777777" w:rsidR="00AE5794" w:rsidRDefault="00AE5794" w:rsidP="0083421A">
            <w:pPr>
              <w:jc w:val="center"/>
              <w:rPr>
                <w:rFonts w:ascii="Arial Narrow" w:hAnsi="Arial Narrow"/>
                <w:szCs w:val="20"/>
              </w:rPr>
            </w:pPr>
          </w:p>
          <w:p w14:paraId="41787ABF" w14:textId="19BF4D2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4609BE1D" w14:textId="77777777" w:rsidR="00EF746E" w:rsidRPr="00045CD1" w:rsidRDefault="00EF746E" w:rsidP="0083421A">
            <w:pPr>
              <w:rPr>
                <w:rFonts w:ascii="Arial Narrow" w:hAnsi="Arial Narrow"/>
                <w:szCs w:val="20"/>
              </w:rPr>
            </w:pPr>
          </w:p>
        </w:tc>
      </w:tr>
      <w:tr w:rsidR="00EF746E" w:rsidRPr="00EF1E0C" w14:paraId="16B8B02E" w14:textId="77777777" w:rsidTr="00AA27BA">
        <w:tc>
          <w:tcPr>
            <w:tcW w:w="6912" w:type="dxa"/>
          </w:tcPr>
          <w:p w14:paraId="6EB28C8B" w14:textId="46F453D2" w:rsidR="00EF746E" w:rsidRPr="00EF1E0C" w:rsidRDefault="00EF746E" w:rsidP="006E5DE4">
            <w:pPr>
              <w:pStyle w:val="Odstavekseznama"/>
              <w:numPr>
                <w:ilvl w:val="0"/>
                <w:numId w:val="37"/>
              </w:numPr>
              <w:rPr>
                <w:rFonts w:ascii="Arial Narrow" w:hAnsi="Arial Narrow"/>
                <w:szCs w:val="20"/>
              </w:rPr>
            </w:pPr>
            <w:r w:rsidRPr="00EF1E0C">
              <w:rPr>
                <w:rFonts w:ascii="Arial Narrow" w:eastAsia="Times New Roman" w:hAnsi="Arial Narrow" w:cs="Calibri"/>
                <w:color w:val="000000"/>
                <w:szCs w:val="20"/>
              </w:rPr>
              <w:t xml:space="preserve">Varnostna stikala </w:t>
            </w:r>
            <w:r>
              <w:rPr>
                <w:rFonts w:ascii="Arial Narrow" w:eastAsia="Times New Roman" w:hAnsi="Arial Narrow" w:cs="Calibri"/>
                <w:color w:val="000000"/>
                <w:szCs w:val="20"/>
              </w:rPr>
              <w:t>(</w:t>
            </w:r>
            <w:r w:rsidR="00AA27BA">
              <w:rPr>
                <w:rFonts w:ascii="Arial Narrow" w:eastAsia="Times New Roman" w:hAnsi="Arial Narrow" w:cs="Calibri"/>
                <w:color w:val="000000"/>
                <w:szCs w:val="20"/>
              </w:rPr>
              <w:t>vsaj</w:t>
            </w:r>
            <w:r>
              <w:rPr>
                <w:rFonts w:ascii="Arial Narrow" w:eastAsia="Times New Roman" w:hAnsi="Arial Narrow" w:cs="Calibri"/>
                <w:color w:val="000000"/>
                <w:szCs w:val="20"/>
              </w:rPr>
              <w:t xml:space="preserve"> 6) </w:t>
            </w:r>
            <w:r w:rsidRPr="00EF1E0C">
              <w:rPr>
                <w:rFonts w:ascii="Arial Narrow" w:eastAsia="Times New Roman" w:hAnsi="Arial Narrow" w:cs="Calibri"/>
                <w:color w:val="000000"/>
                <w:szCs w:val="20"/>
              </w:rPr>
              <w:t>za ustavitev, če med premikanjem stola pride do ovire. Varnostna stikala morajo biti nameščena na vseh izpostavljenih mestih tako, da se zagotovi varnost oz. prepreči poškodbe osebja, pacientov in opreme</w:t>
            </w:r>
            <w:r w:rsidR="00B66698">
              <w:rPr>
                <w:rFonts w:ascii="Arial Narrow" w:eastAsia="Times New Roman" w:hAnsi="Arial Narrow" w:cs="Calibri"/>
                <w:color w:val="000000"/>
                <w:szCs w:val="20"/>
              </w:rPr>
              <w:t xml:space="preserve">. </w:t>
            </w:r>
            <w:r w:rsidR="00B66698">
              <w:rPr>
                <w:rFonts w:ascii="Arial Narrow" w:eastAsia="Times New Roman" w:hAnsi="Arial Narrow" w:cs="Calibri"/>
                <w:color w:val="000000"/>
                <w:szCs w:val="20"/>
              </w:rPr>
              <w:lastRenderedPageBreak/>
              <w:t xml:space="preserve">Varnostna stikala morajo biti nameščena najmanj na naslednjih izpostavljenih mestih: v območju gibanja fontane, pod sedalnim delom, pod hrbtnim delom stola, na </w:t>
            </w:r>
            <w:r w:rsidR="009E5761">
              <w:rPr>
                <w:rFonts w:ascii="Arial Narrow" w:eastAsia="Times New Roman" w:hAnsi="Arial Narrow" w:cs="Calibri"/>
                <w:color w:val="000000"/>
                <w:szCs w:val="20"/>
              </w:rPr>
              <w:t>elementu za asistentko</w:t>
            </w:r>
          </w:p>
        </w:tc>
        <w:tc>
          <w:tcPr>
            <w:tcW w:w="993" w:type="dxa"/>
          </w:tcPr>
          <w:p w14:paraId="24B91087" w14:textId="77777777" w:rsidR="00AE5794" w:rsidRDefault="00AE5794" w:rsidP="0083421A">
            <w:pPr>
              <w:jc w:val="center"/>
              <w:rPr>
                <w:rFonts w:ascii="Arial Narrow" w:hAnsi="Arial Narrow"/>
                <w:szCs w:val="20"/>
              </w:rPr>
            </w:pPr>
          </w:p>
          <w:p w14:paraId="52C6B066" w14:textId="6ABBE0E9" w:rsidR="00EF746E" w:rsidRPr="00EF1E0C" w:rsidRDefault="00EF746E" w:rsidP="00AE5794">
            <w:pPr>
              <w:jc w:val="center"/>
              <w:rPr>
                <w:rFonts w:ascii="Arial Narrow" w:hAnsi="Arial Narrow"/>
                <w:szCs w:val="20"/>
              </w:rPr>
            </w:pPr>
            <w:r w:rsidRPr="00EF1E0C">
              <w:rPr>
                <w:rFonts w:ascii="Arial Narrow" w:hAnsi="Arial Narrow"/>
                <w:szCs w:val="20"/>
              </w:rPr>
              <w:t>DA</w:t>
            </w:r>
          </w:p>
        </w:tc>
        <w:tc>
          <w:tcPr>
            <w:tcW w:w="992" w:type="dxa"/>
          </w:tcPr>
          <w:p w14:paraId="4622A944" w14:textId="77777777" w:rsidR="00AE5794" w:rsidRDefault="00AE5794" w:rsidP="0083421A">
            <w:pPr>
              <w:jc w:val="center"/>
              <w:rPr>
                <w:rFonts w:ascii="Arial Narrow" w:hAnsi="Arial Narrow"/>
                <w:szCs w:val="20"/>
              </w:rPr>
            </w:pPr>
          </w:p>
          <w:p w14:paraId="2B6A154B" w14:textId="3560301D"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1FBFA8BA" w14:textId="77777777" w:rsidR="00EF746E" w:rsidRPr="00EF1E0C" w:rsidRDefault="00EF746E" w:rsidP="0083421A">
            <w:pPr>
              <w:rPr>
                <w:rFonts w:ascii="Arial Narrow" w:hAnsi="Arial Narrow"/>
                <w:szCs w:val="20"/>
              </w:rPr>
            </w:pPr>
          </w:p>
        </w:tc>
      </w:tr>
      <w:tr w:rsidR="00EF746E" w:rsidRPr="00EF1E0C" w14:paraId="26EE02CF" w14:textId="77777777" w:rsidTr="00AA27BA">
        <w:tc>
          <w:tcPr>
            <w:tcW w:w="6912" w:type="dxa"/>
          </w:tcPr>
          <w:p w14:paraId="464B8890" w14:textId="7064EBD9" w:rsidR="00EF746E" w:rsidRPr="00EF1E0C" w:rsidRDefault="00EF746E" w:rsidP="006E5DE4">
            <w:pPr>
              <w:pStyle w:val="Odstavekseznama"/>
              <w:numPr>
                <w:ilvl w:val="0"/>
                <w:numId w:val="37"/>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dvojna artikulacija), z možnostjo nastavitve višine in naklona ter oblazinjeno.</w:t>
            </w:r>
            <w:r w:rsidR="006E5DE4">
              <w:rPr>
                <w:rFonts w:ascii="Arial Narrow" w:eastAsia="Times New Roman" w:hAnsi="Arial Narrow" w:cs="Calibri"/>
                <w:color w:val="000000"/>
                <w:szCs w:val="20"/>
              </w:rPr>
              <w:t xml:space="preserve"> Prilagodljivo mora biti tudi na način, da se ga lahko obrne na hrbtno stran stola pri obravnavi oseb v invalidskem vozičku, ki se jih ne more prestaviti na sedalo zobozdravniškega stola</w:t>
            </w:r>
            <w:r w:rsidR="00C54493">
              <w:rPr>
                <w:rFonts w:ascii="Arial Narrow" w:eastAsia="Times New Roman" w:hAnsi="Arial Narrow" w:cs="Calibri"/>
                <w:color w:val="000000"/>
                <w:szCs w:val="20"/>
              </w:rPr>
              <w:t>.</w:t>
            </w:r>
            <w:r w:rsidRPr="00EF1E0C">
              <w:rPr>
                <w:rFonts w:ascii="Arial Narrow" w:eastAsia="Times New Roman" w:hAnsi="Arial Narrow" w:cs="Calibri"/>
                <w:color w:val="000000"/>
                <w:szCs w:val="20"/>
              </w:rPr>
              <w:t xml:space="preserve"> Barva je v barvi stola. Biti mora primerno tudi za delo z otroki.</w:t>
            </w:r>
          </w:p>
        </w:tc>
        <w:tc>
          <w:tcPr>
            <w:tcW w:w="993" w:type="dxa"/>
          </w:tcPr>
          <w:p w14:paraId="6CFFCB23" w14:textId="77777777" w:rsidR="00AE5794" w:rsidRDefault="00AE5794" w:rsidP="004C0EC8">
            <w:pPr>
              <w:jc w:val="center"/>
              <w:rPr>
                <w:rFonts w:ascii="Arial Narrow" w:hAnsi="Arial Narrow"/>
                <w:szCs w:val="20"/>
              </w:rPr>
            </w:pPr>
          </w:p>
          <w:p w14:paraId="0472C378" w14:textId="77777777" w:rsidR="00AE5794" w:rsidRDefault="00AE5794" w:rsidP="004C0EC8">
            <w:pPr>
              <w:jc w:val="center"/>
              <w:rPr>
                <w:rFonts w:ascii="Arial Narrow" w:hAnsi="Arial Narrow"/>
                <w:szCs w:val="20"/>
              </w:rPr>
            </w:pPr>
          </w:p>
          <w:p w14:paraId="5AC2CA76" w14:textId="2C20E15F" w:rsidR="00EF746E" w:rsidRPr="00EF1E0C" w:rsidRDefault="00EF746E" w:rsidP="004C0EC8">
            <w:pPr>
              <w:jc w:val="center"/>
              <w:rPr>
                <w:rFonts w:ascii="Arial Narrow" w:hAnsi="Arial Narrow"/>
                <w:szCs w:val="20"/>
              </w:rPr>
            </w:pPr>
            <w:r w:rsidRPr="00EF1E0C">
              <w:rPr>
                <w:rFonts w:ascii="Arial Narrow" w:hAnsi="Arial Narrow"/>
                <w:szCs w:val="20"/>
              </w:rPr>
              <w:t>DA</w:t>
            </w:r>
          </w:p>
        </w:tc>
        <w:tc>
          <w:tcPr>
            <w:tcW w:w="992" w:type="dxa"/>
          </w:tcPr>
          <w:p w14:paraId="39DC3FB8" w14:textId="77777777" w:rsidR="00AE5794" w:rsidRDefault="00AE5794" w:rsidP="0083421A">
            <w:pPr>
              <w:jc w:val="center"/>
              <w:rPr>
                <w:rFonts w:ascii="Arial Narrow" w:hAnsi="Arial Narrow"/>
                <w:szCs w:val="20"/>
              </w:rPr>
            </w:pPr>
          </w:p>
          <w:p w14:paraId="0029B6F4" w14:textId="77777777" w:rsidR="00AE5794" w:rsidRDefault="00AE5794" w:rsidP="0083421A">
            <w:pPr>
              <w:jc w:val="center"/>
              <w:rPr>
                <w:rFonts w:ascii="Arial Narrow" w:hAnsi="Arial Narrow"/>
                <w:szCs w:val="20"/>
              </w:rPr>
            </w:pPr>
          </w:p>
          <w:p w14:paraId="7DDDFC03" w14:textId="5185415F"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4819F58D" w14:textId="77777777" w:rsidR="00EF746E" w:rsidRPr="00EF1E0C" w:rsidRDefault="00EF746E" w:rsidP="0083421A">
            <w:pPr>
              <w:rPr>
                <w:rFonts w:ascii="Arial Narrow" w:hAnsi="Arial Narrow"/>
                <w:szCs w:val="20"/>
              </w:rPr>
            </w:pPr>
          </w:p>
        </w:tc>
      </w:tr>
      <w:tr w:rsidR="00804B44" w:rsidRPr="00B67534" w14:paraId="039D9567" w14:textId="77777777" w:rsidTr="007E5CF0">
        <w:tc>
          <w:tcPr>
            <w:tcW w:w="9854" w:type="dxa"/>
            <w:gridSpan w:val="4"/>
            <w:shd w:val="clear" w:color="auto" w:fill="DDDDDD"/>
          </w:tcPr>
          <w:p w14:paraId="07953EF9" w14:textId="51477956" w:rsidR="00804B44" w:rsidRPr="00B67534" w:rsidRDefault="00804B44" w:rsidP="004C0EC8">
            <w:pPr>
              <w:rPr>
                <w:rFonts w:ascii="Arial Narrow" w:hAnsi="Arial Narrow"/>
                <w:szCs w:val="20"/>
              </w:rPr>
            </w:pPr>
            <w:r w:rsidRPr="00B67534">
              <w:rPr>
                <w:rFonts w:ascii="Arial Narrow" w:eastAsia="Times New Roman" w:hAnsi="Arial Narrow" w:cs="Calibri"/>
                <w:color w:val="000000"/>
                <w:szCs w:val="20"/>
              </w:rPr>
              <w:t>ELEMENT ZA ZOBOZDRAVNIKA</w:t>
            </w:r>
          </w:p>
        </w:tc>
      </w:tr>
      <w:tr w:rsidR="00EF746E" w:rsidRPr="00B67534" w14:paraId="1C1307D3" w14:textId="77777777" w:rsidTr="00AA27BA">
        <w:tc>
          <w:tcPr>
            <w:tcW w:w="6912" w:type="dxa"/>
          </w:tcPr>
          <w:p w14:paraId="4F7933B5"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Pet bičev z naslednjo konfiguracijo: zračna cev (2x), cev za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(2x), cev za </w:t>
            </w:r>
            <w:proofErr w:type="spellStart"/>
            <w:r w:rsidRPr="00B67534">
              <w:rPr>
                <w:rFonts w:ascii="Arial Narrow" w:eastAsia="Times New Roman" w:hAnsi="Arial Narrow" w:cs="Calibri"/>
                <w:color w:val="000000"/>
                <w:szCs w:val="20"/>
              </w:rPr>
              <w:t>puster</w:t>
            </w:r>
            <w:proofErr w:type="spellEnd"/>
            <w:r>
              <w:rPr>
                <w:rFonts w:ascii="Arial Narrow" w:eastAsia="Times New Roman" w:hAnsi="Arial Narrow" w:cs="Calibri"/>
                <w:color w:val="000000"/>
                <w:szCs w:val="20"/>
              </w:rPr>
              <w:t xml:space="preserve"> (1x)</w:t>
            </w:r>
          </w:p>
        </w:tc>
        <w:tc>
          <w:tcPr>
            <w:tcW w:w="993" w:type="dxa"/>
          </w:tcPr>
          <w:p w14:paraId="77C195CB"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589C944A"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F1CB5B" w14:textId="77777777" w:rsidR="00EF746E" w:rsidRPr="00B67534" w:rsidRDefault="00EF746E" w:rsidP="0083421A">
            <w:pPr>
              <w:rPr>
                <w:rFonts w:ascii="Arial Narrow" w:hAnsi="Arial Narrow"/>
                <w:szCs w:val="20"/>
              </w:rPr>
            </w:pPr>
          </w:p>
        </w:tc>
      </w:tr>
      <w:tr w:rsidR="00EF746E" w:rsidRPr="00B67534" w14:paraId="09DBACF6" w14:textId="77777777" w:rsidTr="00AA27BA">
        <w:tc>
          <w:tcPr>
            <w:tcW w:w="6912" w:type="dxa"/>
          </w:tcPr>
          <w:p w14:paraId="211FF21C"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vgradnje  šeste cevi za </w:t>
            </w:r>
            <w:proofErr w:type="spellStart"/>
            <w:r>
              <w:rPr>
                <w:rFonts w:ascii="Arial Narrow" w:eastAsia="Times New Roman" w:hAnsi="Arial Narrow" w:cs="Calibri"/>
                <w:color w:val="000000"/>
                <w:szCs w:val="20"/>
              </w:rPr>
              <w:t>intraoralno</w:t>
            </w:r>
            <w:proofErr w:type="spellEnd"/>
            <w:r>
              <w:rPr>
                <w:rFonts w:ascii="Arial Narrow" w:eastAsia="Times New Roman" w:hAnsi="Arial Narrow" w:cs="Calibri"/>
                <w:color w:val="000000"/>
                <w:szCs w:val="20"/>
              </w:rPr>
              <w:t xml:space="preserve"> kamero</w:t>
            </w:r>
          </w:p>
        </w:tc>
        <w:tc>
          <w:tcPr>
            <w:tcW w:w="993" w:type="dxa"/>
          </w:tcPr>
          <w:p w14:paraId="6197E872"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BBD5A2C"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A390E05" w14:textId="77777777" w:rsidR="00EF746E" w:rsidRPr="00B67534" w:rsidRDefault="00EF746E" w:rsidP="0083421A">
            <w:pPr>
              <w:rPr>
                <w:rFonts w:ascii="Arial Narrow" w:hAnsi="Arial Narrow"/>
                <w:szCs w:val="20"/>
              </w:rPr>
            </w:pPr>
          </w:p>
        </w:tc>
      </w:tr>
      <w:tr w:rsidR="00EF746E" w:rsidRPr="00B67534" w14:paraId="308B8AE8" w14:textId="77777777" w:rsidTr="00AA27BA">
        <w:tc>
          <w:tcPr>
            <w:tcW w:w="6912" w:type="dxa"/>
          </w:tcPr>
          <w:p w14:paraId="4B87165C" w14:textId="6F99263C"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 eni zračni cevi je načrtovana uporaba turbine, na drugi pa uporaba </w:t>
            </w:r>
            <w:proofErr w:type="spellStart"/>
            <w:r w:rsidR="006E5DE4">
              <w:rPr>
                <w:rFonts w:ascii="Arial Narrow" w:eastAsia="Times New Roman" w:hAnsi="Arial Narrow" w:cs="Calibri"/>
                <w:color w:val="000000"/>
                <w:szCs w:val="20"/>
              </w:rPr>
              <w:t>inegriranega</w:t>
            </w:r>
            <w:proofErr w:type="spellEnd"/>
            <w:r w:rsidR="006E5DE4">
              <w:rPr>
                <w:rFonts w:ascii="Arial Narrow" w:eastAsia="Times New Roman" w:hAnsi="Arial Narrow" w:cs="Calibri"/>
                <w:color w:val="000000"/>
                <w:szCs w:val="20"/>
              </w:rPr>
              <w:t xml:space="preserve"> </w:t>
            </w:r>
            <w:proofErr w:type="spellStart"/>
            <w:r w:rsidR="006E5DE4">
              <w:rPr>
                <w:rFonts w:ascii="Arial Narrow" w:eastAsia="Times New Roman" w:hAnsi="Arial Narrow" w:cs="Calibri"/>
                <w:color w:val="000000"/>
                <w:szCs w:val="20"/>
              </w:rPr>
              <w:t>piezo</w:t>
            </w:r>
            <w:proofErr w:type="spellEnd"/>
            <w:r w:rsidR="006E5DE4">
              <w:rPr>
                <w:rFonts w:ascii="Arial Narrow" w:eastAsia="Times New Roman" w:hAnsi="Arial Narrow" w:cs="Calibri"/>
                <w:color w:val="000000"/>
                <w:szCs w:val="20"/>
              </w:rPr>
              <w:t xml:space="preserve"> odstranjevalca zobnega kamna z LED osvetlitvijo</w:t>
            </w:r>
            <w:r w:rsidRPr="00B67534">
              <w:rPr>
                <w:rFonts w:ascii="Arial Narrow" w:eastAsia="Times New Roman" w:hAnsi="Arial Narrow" w:cs="Calibri"/>
                <w:color w:val="000000"/>
                <w:szCs w:val="20"/>
              </w:rPr>
              <w:t xml:space="preserve">, </w:t>
            </w:r>
            <w:r w:rsidR="006E5DE4">
              <w:rPr>
                <w:rFonts w:ascii="Arial Narrow" w:eastAsia="Times New Roman" w:hAnsi="Arial Narrow" w:cs="Calibri"/>
                <w:color w:val="000000"/>
                <w:szCs w:val="20"/>
              </w:rPr>
              <w:t>istega proizvajalca, kot je ponujeni zobozdravniški stol</w:t>
            </w:r>
          </w:p>
        </w:tc>
        <w:tc>
          <w:tcPr>
            <w:tcW w:w="993" w:type="dxa"/>
          </w:tcPr>
          <w:p w14:paraId="63AD9A50" w14:textId="77777777" w:rsidR="00AE5794" w:rsidRDefault="00AE5794" w:rsidP="004C0EC8">
            <w:pPr>
              <w:jc w:val="center"/>
              <w:rPr>
                <w:rFonts w:ascii="Arial Narrow" w:hAnsi="Arial Narrow"/>
                <w:szCs w:val="20"/>
              </w:rPr>
            </w:pPr>
          </w:p>
          <w:p w14:paraId="18719BB8" w14:textId="0026984E"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7DC3BC2" w14:textId="77777777" w:rsidR="00AE5794" w:rsidRDefault="00AE5794" w:rsidP="004C0EC8">
            <w:pPr>
              <w:jc w:val="center"/>
              <w:rPr>
                <w:rFonts w:ascii="Arial Narrow" w:hAnsi="Arial Narrow"/>
                <w:szCs w:val="20"/>
              </w:rPr>
            </w:pPr>
          </w:p>
          <w:p w14:paraId="596FA295" w14:textId="1605CED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ABD0592" w14:textId="77777777" w:rsidR="00EF746E" w:rsidRPr="00B67534" w:rsidRDefault="00EF746E" w:rsidP="0083421A">
            <w:pPr>
              <w:rPr>
                <w:rFonts w:ascii="Arial Narrow" w:hAnsi="Arial Narrow"/>
                <w:szCs w:val="20"/>
              </w:rPr>
            </w:pPr>
          </w:p>
        </w:tc>
      </w:tr>
      <w:tr w:rsidR="00EF746E" w:rsidRPr="00F97F83" w14:paraId="7A5C3387" w14:textId="77777777" w:rsidTr="00AA27BA">
        <w:tc>
          <w:tcPr>
            <w:tcW w:w="6912" w:type="dxa"/>
          </w:tcPr>
          <w:p w14:paraId="6BCE21A4" w14:textId="6DFBB273" w:rsidR="00EF746E" w:rsidRPr="007344B9" w:rsidRDefault="00EF746E" w:rsidP="0083421A">
            <w:pPr>
              <w:pStyle w:val="Odstavekseznama"/>
              <w:numPr>
                <w:ilvl w:val="0"/>
                <w:numId w:val="37"/>
              </w:numPr>
              <w:spacing w:line="240" w:lineRule="auto"/>
              <w:rPr>
                <w:rFonts w:ascii="Arial Narrow" w:hAnsi="Arial Narrow"/>
                <w:szCs w:val="20"/>
              </w:rPr>
            </w:pPr>
            <w:r>
              <w:rPr>
                <w:rFonts w:ascii="Arial Narrow" w:hAnsi="Arial Narrow"/>
                <w:szCs w:val="20"/>
              </w:rPr>
              <w:t xml:space="preserve">LED spojka za zračno cev </w:t>
            </w:r>
            <w:r w:rsidR="004A5002">
              <w:rPr>
                <w:rFonts w:ascii="Arial Narrow" w:hAnsi="Arial Narrow"/>
                <w:szCs w:val="20"/>
              </w:rPr>
              <w:t xml:space="preserve">za turbino </w:t>
            </w:r>
          </w:p>
        </w:tc>
        <w:tc>
          <w:tcPr>
            <w:tcW w:w="993" w:type="dxa"/>
          </w:tcPr>
          <w:p w14:paraId="5DED89F6" w14:textId="77777777" w:rsidR="00EF746E" w:rsidRPr="00F97F83" w:rsidRDefault="00EF746E" w:rsidP="004C0EC8">
            <w:pPr>
              <w:jc w:val="center"/>
              <w:rPr>
                <w:rFonts w:ascii="Arial Narrow" w:hAnsi="Arial Narrow"/>
                <w:szCs w:val="20"/>
              </w:rPr>
            </w:pPr>
            <w:r>
              <w:rPr>
                <w:rFonts w:ascii="Arial Narrow" w:hAnsi="Arial Narrow"/>
                <w:szCs w:val="20"/>
              </w:rPr>
              <w:t>DA</w:t>
            </w:r>
          </w:p>
        </w:tc>
        <w:tc>
          <w:tcPr>
            <w:tcW w:w="992" w:type="dxa"/>
          </w:tcPr>
          <w:p w14:paraId="7CD29D2C" w14:textId="77777777" w:rsidR="00EF746E" w:rsidRPr="00F97F83" w:rsidRDefault="00EF746E" w:rsidP="004C0EC8">
            <w:pPr>
              <w:jc w:val="center"/>
              <w:rPr>
                <w:rFonts w:ascii="Arial Narrow" w:hAnsi="Arial Narrow"/>
                <w:szCs w:val="20"/>
              </w:rPr>
            </w:pPr>
            <w:r w:rsidRPr="00F97F83">
              <w:rPr>
                <w:rFonts w:ascii="Arial Narrow" w:hAnsi="Arial Narrow"/>
                <w:szCs w:val="20"/>
              </w:rPr>
              <w:t>NE</w:t>
            </w:r>
          </w:p>
        </w:tc>
        <w:tc>
          <w:tcPr>
            <w:tcW w:w="957" w:type="dxa"/>
          </w:tcPr>
          <w:p w14:paraId="36E49606" w14:textId="77777777" w:rsidR="00EF746E" w:rsidRPr="00F97F83" w:rsidRDefault="00EF746E" w:rsidP="0083421A">
            <w:pPr>
              <w:rPr>
                <w:rFonts w:ascii="Arial Narrow" w:hAnsi="Arial Narrow"/>
                <w:szCs w:val="20"/>
              </w:rPr>
            </w:pPr>
          </w:p>
        </w:tc>
      </w:tr>
      <w:tr w:rsidR="00EF746E" w:rsidRPr="00B67534" w14:paraId="3D5F1523" w14:textId="77777777" w:rsidTr="00AA27BA">
        <w:tc>
          <w:tcPr>
            <w:tcW w:w="6912" w:type="dxa"/>
            <w:shd w:val="clear" w:color="auto" w:fill="auto"/>
          </w:tcPr>
          <w:p w14:paraId="3E31A998" w14:textId="4C8C3481"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LED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za kolenčnik (2x). </w:t>
            </w:r>
            <w:proofErr w:type="spellStart"/>
            <w:r w:rsidRPr="00B67534">
              <w:rPr>
                <w:rFonts w:ascii="Arial Narrow" w:eastAsia="Times New Roman" w:hAnsi="Arial Narrow" w:cs="Calibri"/>
                <w:color w:val="000000"/>
                <w:szCs w:val="20"/>
              </w:rPr>
              <w:t>Mikormotorja</w:t>
            </w:r>
            <w:proofErr w:type="spellEnd"/>
            <w:r w:rsidRPr="00B67534">
              <w:rPr>
                <w:rFonts w:ascii="Arial Narrow" w:eastAsia="Times New Roman" w:hAnsi="Arial Narrow" w:cs="Calibri"/>
                <w:color w:val="000000"/>
                <w:szCs w:val="20"/>
              </w:rPr>
              <w:t xml:space="preserve">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993" w:type="dxa"/>
            <w:shd w:val="clear" w:color="auto" w:fill="auto"/>
          </w:tcPr>
          <w:p w14:paraId="12440742"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56D73D0D"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1A4DFFE8" w14:textId="77777777" w:rsidR="00EF746E" w:rsidRPr="00B67534" w:rsidRDefault="00EF746E" w:rsidP="0083421A">
            <w:pPr>
              <w:rPr>
                <w:rFonts w:ascii="Arial Narrow" w:hAnsi="Arial Narrow"/>
                <w:szCs w:val="20"/>
              </w:rPr>
            </w:pPr>
          </w:p>
        </w:tc>
      </w:tr>
      <w:tr w:rsidR="00EF746E" w:rsidRPr="00B67534" w14:paraId="41F498A0" w14:textId="77777777" w:rsidTr="00AA27BA">
        <w:tc>
          <w:tcPr>
            <w:tcW w:w="6912" w:type="dxa"/>
          </w:tcPr>
          <w:p w14:paraId="03BABFDA"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993" w:type="dxa"/>
          </w:tcPr>
          <w:p w14:paraId="2E5EC36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47AD230"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6DE1C67" w14:textId="77777777" w:rsidR="00EF746E" w:rsidRPr="00B67534" w:rsidRDefault="00EF746E" w:rsidP="0083421A">
            <w:pPr>
              <w:rPr>
                <w:rFonts w:ascii="Arial Narrow" w:hAnsi="Arial Narrow"/>
                <w:szCs w:val="20"/>
              </w:rPr>
            </w:pPr>
          </w:p>
        </w:tc>
      </w:tr>
      <w:tr w:rsidR="00EF746E" w:rsidRPr="00B67534" w14:paraId="6AD12E50" w14:textId="77777777" w:rsidTr="00AA27BA">
        <w:tc>
          <w:tcPr>
            <w:tcW w:w="6912" w:type="dxa"/>
          </w:tcPr>
          <w:p w14:paraId="5F8FF9AE"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993" w:type="dxa"/>
          </w:tcPr>
          <w:p w14:paraId="74C526F7" w14:textId="77777777" w:rsidR="000A4EA6" w:rsidRDefault="000A4EA6" w:rsidP="004C0EC8">
            <w:pPr>
              <w:jc w:val="center"/>
              <w:rPr>
                <w:rFonts w:ascii="Arial Narrow" w:hAnsi="Arial Narrow"/>
                <w:szCs w:val="20"/>
              </w:rPr>
            </w:pPr>
          </w:p>
          <w:p w14:paraId="316A73F6" w14:textId="049C21B1"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B8D3343" w14:textId="77777777" w:rsidR="000A4EA6" w:rsidRDefault="000A4EA6" w:rsidP="004C0EC8">
            <w:pPr>
              <w:jc w:val="center"/>
              <w:rPr>
                <w:rFonts w:ascii="Arial Narrow" w:hAnsi="Arial Narrow"/>
                <w:szCs w:val="20"/>
              </w:rPr>
            </w:pPr>
          </w:p>
          <w:p w14:paraId="5BEF5F7C" w14:textId="4A74BD41"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2EFDF4" w14:textId="77777777" w:rsidR="00EF746E" w:rsidRPr="00B67534" w:rsidRDefault="00EF746E" w:rsidP="0083421A">
            <w:pPr>
              <w:rPr>
                <w:rFonts w:ascii="Arial Narrow" w:hAnsi="Arial Narrow"/>
                <w:szCs w:val="20"/>
              </w:rPr>
            </w:pPr>
          </w:p>
        </w:tc>
      </w:tr>
      <w:tr w:rsidR="00EF746E" w:rsidRPr="00ED37DD" w14:paraId="21CBFA94" w14:textId="77777777" w:rsidTr="00AA27BA">
        <w:tc>
          <w:tcPr>
            <w:tcW w:w="6912" w:type="dxa"/>
          </w:tcPr>
          <w:p w14:paraId="75EAA780" w14:textId="1C3F9066" w:rsidR="00EF746E" w:rsidRPr="00F23401" w:rsidRDefault="00EF746E" w:rsidP="006E5DE4">
            <w:pPr>
              <w:pStyle w:val="Odstavekseznama"/>
              <w:numPr>
                <w:ilvl w:val="0"/>
                <w:numId w:val="37"/>
              </w:numPr>
              <w:rPr>
                <w:rFonts w:ascii="Arial Narrow" w:hAnsi="Arial Narrow"/>
                <w:color w:val="FF0000"/>
                <w:szCs w:val="20"/>
              </w:rPr>
            </w:pPr>
            <w:r w:rsidRPr="00F23401">
              <w:rPr>
                <w:rFonts w:ascii="Arial Narrow" w:eastAsia="Times New Roman" w:hAnsi="Arial Narrow" w:cs="Calibri"/>
                <w:strike/>
                <w:color w:val="FF0000"/>
                <w:szCs w:val="20"/>
              </w:rPr>
              <w:t>Biči so</w:t>
            </w:r>
            <w:r w:rsidR="007344B9" w:rsidRPr="00F23401">
              <w:rPr>
                <w:rFonts w:ascii="Arial Narrow" w:eastAsia="Times New Roman" w:hAnsi="Arial Narrow" w:cs="Calibri"/>
                <w:strike/>
                <w:color w:val="FF0000"/>
                <w:szCs w:val="20"/>
              </w:rPr>
              <w:t xml:space="preserve"> z </w:t>
            </w:r>
            <w:r w:rsidR="006F4CA3" w:rsidRPr="00F23401">
              <w:rPr>
                <w:rFonts w:ascii="Arial Narrow" w:eastAsia="Times New Roman" w:hAnsi="Arial Narrow" w:cs="Calibri"/>
                <w:strike/>
                <w:color w:val="FF0000"/>
                <w:szCs w:val="20"/>
              </w:rPr>
              <w:t>dvojnim</w:t>
            </w:r>
            <w:r w:rsidRPr="00F23401">
              <w:rPr>
                <w:rFonts w:ascii="Arial Narrow" w:eastAsia="Times New Roman" w:hAnsi="Arial Narrow" w:cs="Calibri"/>
                <w:strike/>
                <w:color w:val="FF0000"/>
                <w:szCs w:val="20"/>
              </w:rPr>
              <w:t xml:space="preserve"> zaskokom</w:t>
            </w:r>
            <w:r w:rsidRPr="00F23401">
              <w:rPr>
                <w:rFonts w:ascii="Arial Narrow" w:eastAsia="Times New Roman" w:hAnsi="Arial Narrow" w:cs="Calibri"/>
                <w:color w:val="FF0000"/>
                <w:szCs w:val="20"/>
              </w:rPr>
              <w:t xml:space="preserve"> </w:t>
            </w:r>
            <w:r w:rsidR="00F23401">
              <w:rPr>
                <w:rFonts w:ascii="Arial Narrow" w:eastAsia="Times New Roman" w:hAnsi="Arial Narrow" w:cs="Calibri"/>
                <w:color w:val="FF0000"/>
                <w:szCs w:val="20"/>
              </w:rPr>
              <w:t xml:space="preserve">Biči so vsaj z enojnim zaskokom v </w:t>
            </w:r>
            <w:proofErr w:type="spellStart"/>
            <w:r w:rsidR="00F23401">
              <w:rPr>
                <w:rFonts w:ascii="Arial Narrow" w:eastAsia="Times New Roman" w:hAnsi="Arial Narrow" w:cs="Calibri"/>
                <w:color w:val="FF0000"/>
                <w:szCs w:val="20"/>
              </w:rPr>
              <w:t>izvlečni</w:t>
            </w:r>
            <w:proofErr w:type="spellEnd"/>
            <w:r w:rsidR="00F23401">
              <w:rPr>
                <w:rFonts w:ascii="Arial Narrow" w:eastAsia="Times New Roman" w:hAnsi="Arial Narrow" w:cs="Calibri"/>
                <w:color w:val="FF0000"/>
                <w:szCs w:val="20"/>
              </w:rPr>
              <w:t xml:space="preserve"> poziciji, ali po funkcionalnosti enakovreden mehanizem, ki prav tako omogoča, da po aktivaciji ostane bič na delovni poziciji in se na koncu dela na enostaven način </w:t>
            </w:r>
            <w:proofErr w:type="spellStart"/>
            <w:r w:rsidR="00F23401">
              <w:rPr>
                <w:rFonts w:ascii="Arial Narrow" w:eastAsia="Times New Roman" w:hAnsi="Arial Narrow" w:cs="Calibri"/>
                <w:color w:val="FF0000"/>
                <w:szCs w:val="20"/>
              </w:rPr>
              <w:t>deaktivira</w:t>
            </w:r>
            <w:proofErr w:type="spellEnd"/>
            <w:r w:rsidR="00F23401">
              <w:rPr>
                <w:rFonts w:ascii="Arial Narrow" w:eastAsia="Times New Roman" w:hAnsi="Arial Narrow" w:cs="Calibri"/>
                <w:color w:val="FF0000"/>
                <w:szCs w:val="20"/>
              </w:rPr>
              <w:t xml:space="preserve"> oziroma povrne v svojo začetno pozicijo, zaradi lažje </w:t>
            </w:r>
            <w:proofErr w:type="spellStart"/>
            <w:r w:rsidR="00F23401">
              <w:rPr>
                <w:rFonts w:ascii="Arial Narrow" w:eastAsia="Times New Roman" w:hAnsi="Arial Narrow" w:cs="Calibri"/>
                <w:color w:val="FF0000"/>
                <w:szCs w:val="20"/>
              </w:rPr>
              <w:t>ergonomičnosti</w:t>
            </w:r>
            <w:proofErr w:type="spellEnd"/>
            <w:r w:rsidR="00F23401">
              <w:rPr>
                <w:rFonts w:ascii="Arial Narrow" w:eastAsia="Times New Roman" w:hAnsi="Arial Narrow" w:cs="Calibri"/>
                <w:color w:val="FF0000"/>
                <w:szCs w:val="20"/>
              </w:rPr>
              <w:t xml:space="preserve"> terapevtove roke med delom.</w:t>
            </w:r>
          </w:p>
        </w:tc>
        <w:tc>
          <w:tcPr>
            <w:tcW w:w="993" w:type="dxa"/>
          </w:tcPr>
          <w:p w14:paraId="4628BDD4" w14:textId="77777777"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24075040" w14:textId="7777777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479E5FBF" w14:textId="77777777" w:rsidR="00EF746E" w:rsidRPr="00ED37DD" w:rsidRDefault="00EF746E" w:rsidP="0083421A">
            <w:pPr>
              <w:rPr>
                <w:rFonts w:ascii="Arial Narrow" w:hAnsi="Arial Narrow"/>
                <w:szCs w:val="20"/>
              </w:rPr>
            </w:pPr>
          </w:p>
        </w:tc>
      </w:tr>
      <w:tr w:rsidR="00EF746E" w:rsidRPr="00B67534" w14:paraId="65114EC2" w14:textId="77777777" w:rsidTr="00AA27BA">
        <w:tc>
          <w:tcPr>
            <w:tcW w:w="6912" w:type="dxa"/>
          </w:tcPr>
          <w:p w14:paraId="2958D197"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993" w:type="dxa"/>
          </w:tcPr>
          <w:p w14:paraId="4F6D4ED1"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2F759446"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4CC60DEE" w14:textId="77777777" w:rsidR="00EF746E" w:rsidRPr="00B67534" w:rsidRDefault="00EF746E" w:rsidP="0083421A">
            <w:pPr>
              <w:rPr>
                <w:rFonts w:ascii="Arial Narrow" w:hAnsi="Arial Narrow"/>
                <w:szCs w:val="20"/>
              </w:rPr>
            </w:pPr>
          </w:p>
        </w:tc>
      </w:tr>
      <w:tr w:rsidR="00EF746E" w:rsidRPr="00B67534" w14:paraId="33BF267E" w14:textId="77777777" w:rsidTr="00AA27BA">
        <w:tc>
          <w:tcPr>
            <w:tcW w:w="6912" w:type="dxa"/>
          </w:tcPr>
          <w:p w14:paraId="64074682" w14:textId="77777777" w:rsidR="00EF746E" w:rsidRPr="00B67534" w:rsidRDefault="00EF746E" w:rsidP="006E5DE4">
            <w:pPr>
              <w:pStyle w:val="Odstavekseznama"/>
              <w:numPr>
                <w:ilvl w:val="0"/>
                <w:numId w:val="37"/>
              </w:numPr>
              <w:rPr>
                <w:rFonts w:ascii="Arial Narrow" w:hAnsi="Arial Narrow"/>
                <w:szCs w:val="20"/>
              </w:rPr>
            </w:pPr>
            <w:proofErr w:type="spellStart"/>
            <w:r w:rsidRPr="00B67534">
              <w:rPr>
                <w:rFonts w:ascii="Arial Narrow" w:eastAsia="Times New Roman" w:hAnsi="Arial Narrow" w:cs="Calibri"/>
                <w:color w:val="000000"/>
                <w:szCs w:val="20"/>
              </w:rPr>
              <w:t>Multifunkcijsko</w:t>
            </w:r>
            <w:proofErr w:type="spellEnd"/>
            <w:r w:rsidRPr="00B67534">
              <w:rPr>
                <w:rFonts w:ascii="Arial Narrow" w:eastAsia="Times New Roman" w:hAnsi="Arial Narrow" w:cs="Calibri"/>
                <w:color w:val="000000"/>
                <w:szCs w:val="20"/>
              </w:rPr>
              <w:t xml:space="preserve"> nožno </w:t>
            </w:r>
            <w:proofErr w:type="spellStart"/>
            <w:r w:rsidRPr="00B67534">
              <w:rPr>
                <w:rFonts w:ascii="Arial Narrow" w:eastAsia="Times New Roman" w:hAnsi="Arial Narrow" w:cs="Calibri"/>
                <w:color w:val="000000"/>
                <w:szCs w:val="20"/>
              </w:rPr>
              <w:t>pedalo</w:t>
            </w:r>
            <w:proofErr w:type="spellEnd"/>
            <w:r w:rsidRPr="00B67534">
              <w:rPr>
                <w:rFonts w:ascii="Arial Narrow" w:eastAsia="Times New Roman" w:hAnsi="Arial Narrow" w:cs="Calibri"/>
                <w:color w:val="000000"/>
                <w:szCs w:val="20"/>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993" w:type="dxa"/>
          </w:tcPr>
          <w:p w14:paraId="41696168" w14:textId="77777777" w:rsidR="000A4EA6" w:rsidRDefault="000A4EA6" w:rsidP="004C0EC8">
            <w:pPr>
              <w:jc w:val="center"/>
              <w:rPr>
                <w:rFonts w:ascii="Arial Narrow" w:hAnsi="Arial Narrow"/>
                <w:szCs w:val="20"/>
              </w:rPr>
            </w:pPr>
          </w:p>
          <w:p w14:paraId="369A66EC" w14:textId="77777777" w:rsidR="000A4EA6" w:rsidRDefault="000A4EA6" w:rsidP="004C0EC8">
            <w:pPr>
              <w:jc w:val="center"/>
              <w:rPr>
                <w:rFonts w:ascii="Arial Narrow" w:hAnsi="Arial Narrow"/>
                <w:szCs w:val="20"/>
              </w:rPr>
            </w:pPr>
          </w:p>
          <w:p w14:paraId="0628E7DC" w14:textId="02CABBFC"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1A282347" w14:textId="77777777" w:rsidR="000A4EA6" w:rsidRDefault="000A4EA6" w:rsidP="004C0EC8">
            <w:pPr>
              <w:jc w:val="center"/>
              <w:rPr>
                <w:rFonts w:ascii="Arial Narrow" w:hAnsi="Arial Narrow"/>
                <w:szCs w:val="20"/>
              </w:rPr>
            </w:pPr>
          </w:p>
          <w:p w14:paraId="35291875" w14:textId="77777777" w:rsidR="000A4EA6" w:rsidRDefault="000A4EA6" w:rsidP="004C0EC8">
            <w:pPr>
              <w:jc w:val="center"/>
              <w:rPr>
                <w:rFonts w:ascii="Arial Narrow" w:hAnsi="Arial Narrow"/>
                <w:szCs w:val="20"/>
              </w:rPr>
            </w:pPr>
          </w:p>
          <w:p w14:paraId="6A539559" w14:textId="10DE247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3955A8A" w14:textId="77777777" w:rsidR="00EF746E" w:rsidRPr="00B67534" w:rsidRDefault="00EF746E" w:rsidP="0083421A">
            <w:pPr>
              <w:rPr>
                <w:rFonts w:ascii="Arial Narrow" w:hAnsi="Arial Narrow"/>
                <w:b/>
                <w:szCs w:val="20"/>
              </w:rPr>
            </w:pPr>
          </w:p>
        </w:tc>
      </w:tr>
      <w:tr w:rsidR="00EF746E" w:rsidRPr="00B67534" w14:paraId="4C5988D9" w14:textId="77777777" w:rsidTr="00AA27BA">
        <w:tc>
          <w:tcPr>
            <w:tcW w:w="6912" w:type="dxa"/>
          </w:tcPr>
          <w:p w14:paraId="473478C1"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Regulacija hitrosti vrtenja turbine in </w:t>
            </w:r>
            <w:proofErr w:type="spellStart"/>
            <w:r w:rsidRPr="00B67534">
              <w:rPr>
                <w:rFonts w:ascii="Arial Narrow" w:eastAsia="Times New Roman" w:hAnsi="Arial Narrow" w:cs="Calibri"/>
                <w:color w:val="000000"/>
                <w:szCs w:val="20"/>
              </w:rPr>
              <w:t>mikromotorjev</w:t>
            </w:r>
            <w:proofErr w:type="spellEnd"/>
            <w:r w:rsidRPr="00B67534">
              <w:rPr>
                <w:rFonts w:ascii="Arial Narrow" w:eastAsia="Times New Roman" w:hAnsi="Arial Narrow" w:cs="Calibri"/>
                <w:color w:val="000000"/>
                <w:szCs w:val="20"/>
              </w:rPr>
              <w:t xml:space="preserve"> mora potekati preko nožnega pedala. Le opcijsko lahko obstaja tudi dodatna možnost regulacije hitrosti vrtenja  preko tipkovnice</w:t>
            </w:r>
          </w:p>
        </w:tc>
        <w:tc>
          <w:tcPr>
            <w:tcW w:w="993" w:type="dxa"/>
          </w:tcPr>
          <w:p w14:paraId="2A74FF59" w14:textId="77777777" w:rsidR="000A4EA6" w:rsidRDefault="000A4EA6" w:rsidP="004C0EC8">
            <w:pPr>
              <w:jc w:val="center"/>
              <w:rPr>
                <w:rFonts w:ascii="Arial Narrow" w:hAnsi="Arial Narrow"/>
                <w:szCs w:val="20"/>
              </w:rPr>
            </w:pPr>
          </w:p>
          <w:p w14:paraId="43095ACE" w14:textId="72F48A92"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A103C1C" w14:textId="77777777" w:rsidR="000A4EA6" w:rsidRDefault="000A4EA6" w:rsidP="004C0EC8">
            <w:pPr>
              <w:jc w:val="center"/>
              <w:rPr>
                <w:rFonts w:ascii="Arial Narrow" w:hAnsi="Arial Narrow"/>
                <w:szCs w:val="20"/>
              </w:rPr>
            </w:pPr>
          </w:p>
          <w:p w14:paraId="58ED70BE" w14:textId="6574B9FE"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80B160C" w14:textId="77777777" w:rsidR="00EF746E" w:rsidRPr="00B67534" w:rsidRDefault="00EF746E" w:rsidP="0083421A">
            <w:pPr>
              <w:rPr>
                <w:rFonts w:ascii="Arial Narrow" w:hAnsi="Arial Narrow"/>
                <w:b/>
                <w:szCs w:val="20"/>
              </w:rPr>
            </w:pPr>
          </w:p>
        </w:tc>
      </w:tr>
      <w:tr w:rsidR="00EF746E" w:rsidRPr="00B67534" w14:paraId="34CB075F" w14:textId="77777777" w:rsidTr="00AA27BA">
        <w:tc>
          <w:tcPr>
            <w:tcW w:w="6912" w:type="dxa"/>
          </w:tcPr>
          <w:p w14:paraId="21E3D968" w14:textId="7F8822BF"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(tipkovnica) na roki z inštrumenti</w:t>
            </w:r>
            <w:r w:rsidR="007344B9">
              <w:rPr>
                <w:rFonts w:ascii="Arial Narrow" w:eastAsia="Times New Roman" w:hAnsi="Arial Narrow" w:cs="Calibri"/>
                <w:color w:val="000000"/>
                <w:szCs w:val="20"/>
              </w:rPr>
              <w:t xml:space="preserve"> z možnostjo izbire vsaj naslednjih funkcij: </w:t>
            </w:r>
            <w:r w:rsidRPr="00B67534">
              <w:rPr>
                <w:rFonts w:ascii="Arial Narrow" w:eastAsia="Times New Roman" w:hAnsi="Arial Narrow" w:cs="Calibri"/>
                <w:color w:val="000000"/>
                <w:szCs w:val="20"/>
              </w:rPr>
              <w:t>dezinfekcija, polnjenje kozarca, izplakovanje fontane, spominske funkcije stola</w:t>
            </w:r>
            <w:r w:rsidR="007344B9">
              <w:rPr>
                <w:rFonts w:ascii="Arial Narrow" w:eastAsia="Times New Roman" w:hAnsi="Arial Narrow" w:cs="Calibri"/>
                <w:color w:val="000000"/>
                <w:szCs w:val="20"/>
              </w:rPr>
              <w:t xml:space="preserve"> (vsaj štiri, od katerih mora biti ena, ki se iz kateregakoli položaja stola , le-tega vrne v pozicijo za izplakovanje)</w:t>
            </w:r>
            <w:r w:rsidRPr="00B67534">
              <w:rPr>
                <w:rFonts w:ascii="Arial Narrow" w:eastAsia="Times New Roman" w:hAnsi="Arial Narrow" w:cs="Calibri"/>
                <w:color w:val="000000"/>
                <w:szCs w:val="20"/>
              </w:rPr>
              <w:t>, regulacija pozicij stola (gor, dol, naprej, nazaj), vklop in izklop osvetlitve inštrumentov</w:t>
            </w:r>
            <w:r w:rsidR="007344B9">
              <w:rPr>
                <w:rFonts w:ascii="Arial Narrow" w:eastAsia="Times New Roman" w:hAnsi="Arial Narrow" w:cs="Calibri"/>
                <w:color w:val="000000"/>
                <w:szCs w:val="20"/>
              </w:rPr>
              <w:t>, vklop in izklop reflektorja</w:t>
            </w:r>
          </w:p>
        </w:tc>
        <w:tc>
          <w:tcPr>
            <w:tcW w:w="993" w:type="dxa"/>
          </w:tcPr>
          <w:p w14:paraId="5F8A7754" w14:textId="77777777" w:rsidR="000A4EA6" w:rsidRDefault="000A4EA6" w:rsidP="004C0EC8">
            <w:pPr>
              <w:jc w:val="center"/>
              <w:rPr>
                <w:rFonts w:ascii="Arial Narrow" w:hAnsi="Arial Narrow"/>
                <w:szCs w:val="20"/>
              </w:rPr>
            </w:pPr>
          </w:p>
          <w:p w14:paraId="3D1825D3" w14:textId="6BDEDB28"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347F42D" w14:textId="77777777" w:rsidR="000A4EA6" w:rsidRDefault="000A4EA6" w:rsidP="004C0EC8">
            <w:pPr>
              <w:jc w:val="center"/>
              <w:rPr>
                <w:rFonts w:ascii="Arial Narrow" w:hAnsi="Arial Narrow"/>
                <w:szCs w:val="20"/>
              </w:rPr>
            </w:pPr>
          </w:p>
          <w:p w14:paraId="626FEE96" w14:textId="5E10BDA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B20CFA6" w14:textId="77777777" w:rsidR="00EF746E" w:rsidRPr="00B67534" w:rsidRDefault="00EF746E" w:rsidP="0083421A">
            <w:pPr>
              <w:rPr>
                <w:rFonts w:ascii="Arial Narrow" w:hAnsi="Arial Narrow"/>
                <w:b/>
                <w:szCs w:val="20"/>
              </w:rPr>
            </w:pPr>
          </w:p>
        </w:tc>
      </w:tr>
      <w:tr w:rsidR="00EF746E" w:rsidRPr="00B67534" w14:paraId="59F6FCE1" w14:textId="77777777" w:rsidTr="00AA27BA">
        <w:tc>
          <w:tcPr>
            <w:tcW w:w="6912" w:type="dxa"/>
          </w:tcPr>
          <w:p w14:paraId="6BE688EC" w14:textId="42D89B6B" w:rsidR="00EF746E" w:rsidRPr="00B67534" w:rsidRDefault="00EF746E" w:rsidP="006E5DE4">
            <w:pPr>
              <w:pStyle w:val="Odstavekseznama"/>
              <w:numPr>
                <w:ilvl w:val="0"/>
                <w:numId w:val="37"/>
              </w:numPr>
              <w:spacing w:line="240" w:lineRule="auto"/>
              <w:rPr>
                <w:rFonts w:ascii="Arial Narrow" w:hAnsi="Arial Narrow"/>
                <w:szCs w:val="20"/>
              </w:rPr>
            </w:pPr>
            <w:proofErr w:type="spellStart"/>
            <w:r w:rsidRPr="00B67534">
              <w:rPr>
                <w:rFonts w:ascii="Arial Narrow" w:eastAsia="Times New Roman" w:hAnsi="Arial Narrow" w:cs="Calibri"/>
                <w:color w:val="000000"/>
                <w:szCs w:val="20"/>
              </w:rPr>
              <w:t>Multifunkcijski</w:t>
            </w:r>
            <w:proofErr w:type="spellEnd"/>
            <w:r w:rsidRPr="00B67534">
              <w:rPr>
                <w:rFonts w:ascii="Arial Narrow" w:eastAsia="Times New Roman" w:hAnsi="Arial Narrow" w:cs="Calibri"/>
                <w:color w:val="000000"/>
                <w:szCs w:val="20"/>
              </w:rPr>
              <w:t xml:space="preserve"> prikazovalnik najmanj s podatki o hitrosti vrtenja inštrumentov, smeri vrtenja inštrumentov, hlajenju, osvetlitvi in uri</w:t>
            </w:r>
            <w:r w:rsidR="007344B9">
              <w:rPr>
                <w:rFonts w:ascii="Arial Narrow" w:eastAsia="Times New Roman" w:hAnsi="Arial Narrow" w:cs="Calibri"/>
                <w:color w:val="000000"/>
                <w:szCs w:val="20"/>
              </w:rPr>
              <w:t xml:space="preserve"> , ki prikazuje trenutni čas</w:t>
            </w:r>
          </w:p>
        </w:tc>
        <w:tc>
          <w:tcPr>
            <w:tcW w:w="993" w:type="dxa"/>
          </w:tcPr>
          <w:p w14:paraId="061FB588"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983D62F"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1BC9042" w14:textId="77777777" w:rsidR="00EF746E" w:rsidRPr="00B67534" w:rsidRDefault="00EF746E" w:rsidP="0083421A">
            <w:pPr>
              <w:rPr>
                <w:rFonts w:ascii="Arial Narrow" w:hAnsi="Arial Narrow"/>
                <w:b/>
                <w:szCs w:val="20"/>
              </w:rPr>
            </w:pPr>
          </w:p>
        </w:tc>
      </w:tr>
      <w:tr w:rsidR="00EF746E" w:rsidRPr="00B67534" w14:paraId="0E469488" w14:textId="77777777" w:rsidTr="00AA27BA">
        <w:tc>
          <w:tcPr>
            <w:tcW w:w="6912" w:type="dxa"/>
          </w:tcPr>
          <w:p w14:paraId="735039D3" w14:textId="7E33940E"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Funkcija odštevalnik časa </w:t>
            </w:r>
            <w:r w:rsidR="007344B9">
              <w:rPr>
                <w:rFonts w:ascii="Arial Narrow" w:eastAsia="Times New Roman" w:hAnsi="Arial Narrow" w:cs="Calibri"/>
                <w:color w:val="000000"/>
                <w:szCs w:val="20"/>
              </w:rPr>
              <w:t>–</w:t>
            </w:r>
            <w:r>
              <w:rPr>
                <w:rFonts w:ascii="Arial Narrow" w:eastAsia="Times New Roman" w:hAnsi="Arial Narrow" w:cs="Calibri"/>
                <w:color w:val="000000"/>
                <w:szCs w:val="20"/>
              </w:rPr>
              <w:t xml:space="preserve"> TIMER</w:t>
            </w:r>
            <w:r w:rsidR="007344B9">
              <w:rPr>
                <w:rFonts w:ascii="Arial Narrow" w:eastAsia="Times New Roman" w:hAnsi="Arial Narrow" w:cs="Calibri"/>
                <w:color w:val="000000"/>
                <w:szCs w:val="20"/>
              </w:rPr>
              <w:t xml:space="preserve"> z zvočnim signalom ob koncu odštevalnega časa</w:t>
            </w:r>
          </w:p>
        </w:tc>
        <w:tc>
          <w:tcPr>
            <w:tcW w:w="993" w:type="dxa"/>
          </w:tcPr>
          <w:p w14:paraId="67C737AE"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60AFFAEE"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5A3A6BCE" w14:textId="77777777" w:rsidR="00EF746E" w:rsidRPr="00B67534" w:rsidRDefault="00EF746E" w:rsidP="0083421A">
            <w:pPr>
              <w:rPr>
                <w:rFonts w:ascii="Arial Narrow" w:hAnsi="Arial Narrow"/>
                <w:b/>
                <w:szCs w:val="20"/>
              </w:rPr>
            </w:pPr>
          </w:p>
        </w:tc>
      </w:tr>
      <w:tr w:rsidR="00EF746E" w:rsidRPr="00ED37DD" w14:paraId="0FE87219" w14:textId="77777777" w:rsidTr="00AA27BA">
        <w:tc>
          <w:tcPr>
            <w:tcW w:w="6912" w:type="dxa"/>
          </w:tcPr>
          <w:p w14:paraId="44BCDEF4" w14:textId="5334B698" w:rsidR="00EF746E" w:rsidRPr="00ED37DD" w:rsidRDefault="00EF746E" w:rsidP="006E5DE4">
            <w:pPr>
              <w:pStyle w:val="Odstavekseznama"/>
              <w:numPr>
                <w:ilvl w:val="0"/>
                <w:numId w:val="37"/>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t xml:space="preserve">Roka z inštrumenti za zobozdravnika mora biti nastavljiva po višini, gibljiva v vse smeri tako, da je omogočeno štiriročno delo, z možnostjo upravljanja z obeh smeri. Ročaja morata biti snemljiva, postavljena sta na levi </w:t>
            </w:r>
            <w:r w:rsidR="007344B9">
              <w:rPr>
                <w:rFonts w:ascii="Arial Narrow" w:eastAsia="Times New Roman" w:hAnsi="Arial Narrow" w:cs="Calibri"/>
                <w:szCs w:val="20"/>
              </w:rPr>
              <w:t>in</w:t>
            </w:r>
            <w:r w:rsidRPr="00ED37DD">
              <w:rPr>
                <w:rFonts w:ascii="Arial Narrow" w:eastAsia="Times New Roman" w:hAnsi="Arial Narrow" w:cs="Calibri"/>
                <w:szCs w:val="20"/>
              </w:rPr>
              <w:t xml:space="preserve"> na desni strani enote</w:t>
            </w:r>
          </w:p>
        </w:tc>
        <w:tc>
          <w:tcPr>
            <w:tcW w:w="993" w:type="dxa"/>
          </w:tcPr>
          <w:p w14:paraId="571D1DDA" w14:textId="77777777" w:rsidR="000A4EA6" w:rsidRDefault="000A4EA6" w:rsidP="004C0EC8">
            <w:pPr>
              <w:jc w:val="center"/>
              <w:rPr>
                <w:rFonts w:ascii="Arial Narrow" w:hAnsi="Arial Narrow"/>
                <w:szCs w:val="20"/>
              </w:rPr>
            </w:pPr>
          </w:p>
          <w:p w14:paraId="1CC1FD4D" w14:textId="3A6F33A5"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44F3316C" w14:textId="77777777" w:rsidR="000A4EA6" w:rsidRDefault="000A4EA6" w:rsidP="004C0EC8">
            <w:pPr>
              <w:jc w:val="center"/>
              <w:rPr>
                <w:rFonts w:ascii="Arial Narrow" w:hAnsi="Arial Narrow"/>
                <w:szCs w:val="20"/>
              </w:rPr>
            </w:pPr>
          </w:p>
          <w:p w14:paraId="591F3176" w14:textId="130F170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1CB96871" w14:textId="77777777" w:rsidR="00EF746E" w:rsidRPr="00ED37DD" w:rsidRDefault="00EF746E" w:rsidP="0083421A">
            <w:pPr>
              <w:rPr>
                <w:rFonts w:ascii="Arial Narrow" w:hAnsi="Arial Narrow"/>
                <w:b/>
                <w:szCs w:val="20"/>
              </w:rPr>
            </w:pPr>
          </w:p>
        </w:tc>
      </w:tr>
      <w:tr w:rsidR="00EF746E" w:rsidRPr="000F702F" w14:paraId="04DC1D8A" w14:textId="77777777" w:rsidTr="00AA27BA">
        <w:tc>
          <w:tcPr>
            <w:tcW w:w="6912" w:type="dxa"/>
          </w:tcPr>
          <w:p w14:paraId="636DE1A7" w14:textId="4D509564" w:rsidR="00EF746E" w:rsidRPr="002E7E60" w:rsidRDefault="000F702F" w:rsidP="002E7E60">
            <w:pPr>
              <w:pStyle w:val="Odstavekseznama"/>
              <w:numPr>
                <w:ilvl w:val="0"/>
                <w:numId w:val="37"/>
              </w:numPr>
              <w:tabs>
                <w:tab w:val="center" w:pos="4536"/>
                <w:tab w:val="right" w:pos="9072"/>
              </w:tabs>
              <w:spacing w:line="240" w:lineRule="auto"/>
              <w:rPr>
                <w:rFonts w:ascii="Arial Narrow" w:eastAsia="Times New Roman" w:hAnsi="Arial Narrow" w:cs="Calibri"/>
                <w:szCs w:val="20"/>
              </w:rPr>
            </w:pPr>
            <w:r w:rsidRPr="000F702F">
              <w:rPr>
                <w:rFonts w:ascii="Arial Narrow" w:eastAsia="Times New Roman" w:hAnsi="Arial Narrow" w:cs="Calibri"/>
                <w:szCs w:val="20"/>
              </w:rPr>
              <w:t>Večja odlagalna mizica (velikost</w:t>
            </w:r>
            <w:r>
              <w:rPr>
                <w:rFonts w:ascii="Arial Narrow" w:eastAsia="Times New Roman" w:hAnsi="Arial Narrow" w:cs="Calibri"/>
                <w:szCs w:val="20"/>
              </w:rPr>
              <w:t xml:space="preserve"> vsaj</w:t>
            </w:r>
            <w:r w:rsidRPr="000F702F">
              <w:rPr>
                <w:rFonts w:ascii="Arial Narrow" w:eastAsia="Times New Roman" w:hAnsi="Arial Narrow" w:cs="Calibri"/>
                <w:szCs w:val="20"/>
              </w:rPr>
              <w:t xml:space="preserve"> dveh standardnih pladnjev) fiksno pritrjena na roki oz. v nosilcu brez možnosti poljubnega horizontalnega </w:t>
            </w:r>
            <w:proofErr w:type="spellStart"/>
            <w:r w:rsidRPr="000F702F">
              <w:rPr>
                <w:rFonts w:ascii="Arial Narrow" w:eastAsia="Times New Roman" w:hAnsi="Arial Narrow" w:cs="Calibri"/>
                <w:szCs w:val="20"/>
              </w:rPr>
              <w:t>pozicioniranja</w:t>
            </w:r>
            <w:proofErr w:type="spellEnd"/>
            <w:r w:rsidRPr="000F702F">
              <w:rPr>
                <w:rFonts w:ascii="Arial Narrow" w:eastAsia="Times New Roman" w:hAnsi="Arial Narrow" w:cs="Calibri"/>
                <w:szCs w:val="20"/>
              </w:rPr>
              <w:t xml:space="preserve"> / premikanja v vodilih samega nosilca. Pritrditev na nosilec je omogočena tovarniško z vijaki ali z mehanizmom na zaklop. Mizica mora biti snemljiva</w:t>
            </w:r>
            <w:r>
              <w:rPr>
                <w:rFonts w:ascii="Arial Narrow" w:eastAsia="Times New Roman" w:hAnsi="Arial Narrow" w:cs="Calibri"/>
                <w:szCs w:val="20"/>
              </w:rPr>
              <w:t xml:space="preserve"> po </w:t>
            </w:r>
            <w:r>
              <w:rPr>
                <w:rFonts w:ascii="Arial Narrow" w:eastAsia="Times New Roman" w:hAnsi="Arial Narrow" w:cs="Calibri"/>
                <w:szCs w:val="20"/>
              </w:rPr>
              <w:lastRenderedPageBreak/>
              <w:t>potrebi</w:t>
            </w:r>
            <w:r w:rsidRPr="000F702F">
              <w:rPr>
                <w:rFonts w:ascii="Arial Narrow" w:eastAsia="Times New Roman" w:hAnsi="Arial Narrow" w:cs="Calibri"/>
                <w:szCs w:val="20"/>
              </w:rPr>
              <w:t>. Imeti mora silikonsko podlogo.</w:t>
            </w:r>
          </w:p>
        </w:tc>
        <w:tc>
          <w:tcPr>
            <w:tcW w:w="993" w:type="dxa"/>
          </w:tcPr>
          <w:p w14:paraId="05D876B7" w14:textId="77777777" w:rsidR="00036E5A" w:rsidRDefault="00036E5A" w:rsidP="004C0EC8">
            <w:pPr>
              <w:pStyle w:val="Odstavekseznama"/>
              <w:tabs>
                <w:tab w:val="center" w:pos="4536"/>
                <w:tab w:val="right" w:pos="9072"/>
              </w:tabs>
              <w:spacing w:line="240" w:lineRule="auto"/>
              <w:jc w:val="center"/>
              <w:rPr>
                <w:rFonts w:ascii="Arial Narrow" w:eastAsia="Times New Roman" w:hAnsi="Arial Narrow" w:cs="Calibri"/>
                <w:szCs w:val="20"/>
              </w:rPr>
            </w:pPr>
          </w:p>
          <w:p w14:paraId="7A264F38" w14:textId="77777777" w:rsidR="004C0EC8" w:rsidRDefault="004C0EC8" w:rsidP="002E7E60">
            <w:pPr>
              <w:tabs>
                <w:tab w:val="center" w:pos="4536"/>
                <w:tab w:val="right" w:pos="9072"/>
              </w:tabs>
              <w:spacing w:line="240" w:lineRule="auto"/>
              <w:rPr>
                <w:rFonts w:ascii="Arial Narrow" w:eastAsia="Times New Roman" w:hAnsi="Arial Narrow" w:cs="Calibri"/>
                <w:szCs w:val="20"/>
              </w:rPr>
            </w:pPr>
          </w:p>
          <w:p w14:paraId="0976A2D5" w14:textId="29C4B37B" w:rsidR="00EF746E" w:rsidRPr="004C0EC8" w:rsidRDefault="00EF746E" w:rsidP="004C0EC8">
            <w:pPr>
              <w:tabs>
                <w:tab w:val="center" w:pos="4536"/>
                <w:tab w:val="right" w:pos="9072"/>
              </w:tabs>
              <w:spacing w:line="240" w:lineRule="auto"/>
              <w:jc w:val="center"/>
              <w:rPr>
                <w:rFonts w:ascii="Arial Narrow" w:eastAsia="Times New Roman" w:hAnsi="Arial Narrow" w:cs="Calibri"/>
                <w:szCs w:val="20"/>
              </w:rPr>
            </w:pPr>
            <w:r w:rsidRPr="004C0EC8">
              <w:rPr>
                <w:rFonts w:ascii="Arial Narrow" w:eastAsia="Times New Roman" w:hAnsi="Arial Narrow" w:cs="Calibri"/>
                <w:szCs w:val="20"/>
              </w:rPr>
              <w:t>DA</w:t>
            </w:r>
          </w:p>
        </w:tc>
        <w:tc>
          <w:tcPr>
            <w:tcW w:w="992" w:type="dxa"/>
          </w:tcPr>
          <w:p w14:paraId="6B3BF67D" w14:textId="6A2F48C7" w:rsidR="00EF746E" w:rsidRDefault="00EF746E" w:rsidP="00AE5794">
            <w:pPr>
              <w:pStyle w:val="Odstavekseznama"/>
              <w:tabs>
                <w:tab w:val="center" w:pos="4536"/>
                <w:tab w:val="right" w:pos="9072"/>
              </w:tabs>
              <w:spacing w:line="240" w:lineRule="auto"/>
              <w:jc w:val="center"/>
              <w:rPr>
                <w:rFonts w:ascii="Arial Narrow" w:eastAsia="Times New Roman" w:hAnsi="Arial Narrow" w:cs="Calibri"/>
                <w:szCs w:val="20"/>
              </w:rPr>
            </w:pPr>
          </w:p>
          <w:p w14:paraId="528C5E0B" w14:textId="77777777" w:rsidR="004C0EC8" w:rsidRDefault="004C0EC8" w:rsidP="00AE5794">
            <w:pPr>
              <w:jc w:val="center"/>
            </w:pPr>
          </w:p>
          <w:p w14:paraId="3D734969" w14:textId="04A0984B" w:rsidR="004C0EC8" w:rsidRPr="002E7E60" w:rsidRDefault="004C0EC8" w:rsidP="00AE5794">
            <w:pPr>
              <w:jc w:val="center"/>
              <w:rPr>
                <w:rFonts w:ascii="Arial Narrow" w:hAnsi="Arial Narrow"/>
              </w:rPr>
            </w:pPr>
            <w:r w:rsidRPr="002E7E60">
              <w:rPr>
                <w:rFonts w:ascii="Arial Narrow" w:hAnsi="Arial Narrow"/>
              </w:rPr>
              <w:t>NE</w:t>
            </w:r>
          </w:p>
          <w:p w14:paraId="27516CB8" w14:textId="6D53F825" w:rsidR="00036E5A" w:rsidRPr="00036E5A" w:rsidRDefault="00036E5A" w:rsidP="00AE5794">
            <w:pPr>
              <w:jc w:val="center"/>
            </w:pPr>
          </w:p>
        </w:tc>
        <w:tc>
          <w:tcPr>
            <w:tcW w:w="957" w:type="dxa"/>
          </w:tcPr>
          <w:p w14:paraId="75A621BA" w14:textId="77777777" w:rsidR="00EF746E" w:rsidRDefault="00EF746E" w:rsidP="00036E5A">
            <w:pPr>
              <w:pStyle w:val="Odstavekseznama"/>
              <w:tabs>
                <w:tab w:val="center" w:pos="4536"/>
                <w:tab w:val="right" w:pos="9072"/>
              </w:tabs>
              <w:spacing w:line="240" w:lineRule="auto"/>
              <w:rPr>
                <w:rFonts w:ascii="Arial Narrow" w:eastAsia="Times New Roman" w:hAnsi="Arial Narrow" w:cs="Calibri"/>
                <w:szCs w:val="20"/>
              </w:rPr>
            </w:pPr>
          </w:p>
          <w:p w14:paraId="2C6C4663" w14:textId="77777777" w:rsidR="002E7E60" w:rsidRPr="002E7E60" w:rsidRDefault="002E7E60" w:rsidP="002E7E60"/>
          <w:p w14:paraId="1AFF23D9" w14:textId="77777777" w:rsidR="002E7E60" w:rsidRPr="002E7E60" w:rsidRDefault="002E7E60" w:rsidP="002E7E60"/>
          <w:p w14:paraId="79C4902E" w14:textId="490EFED1" w:rsidR="002E7E60" w:rsidRPr="002E7E60" w:rsidRDefault="002E7E60" w:rsidP="002E7E60"/>
        </w:tc>
      </w:tr>
      <w:tr w:rsidR="00EF746E" w:rsidRPr="00B67534" w14:paraId="3F201633" w14:textId="77777777" w:rsidTr="00AA27BA">
        <w:tc>
          <w:tcPr>
            <w:tcW w:w="6912" w:type="dxa"/>
          </w:tcPr>
          <w:p w14:paraId="0B65EF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Izbira vrstnega reda inštrumentov na roki</w:t>
            </w:r>
          </w:p>
        </w:tc>
        <w:tc>
          <w:tcPr>
            <w:tcW w:w="993" w:type="dxa"/>
          </w:tcPr>
          <w:p w14:paraId="6092AC9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5F3BECC"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2EB7CD1" w14:textId="77777777" w:rsidR="00EF746E" w:rsidRPr="00B67534" w:rsidRDefault="00EF746E" w:rsidP="0083421A">
            <w:pPr>
              <w:rPr>
                <w:rFonts w:ascii="Arial Narrow" w:hAnsi="Arial Narrow"/>
                <w:b/>
                <w:szCs w:val="20"/>
              </w:rPr>
            </w:pPr>
          </w:p>
        </w:tc>
      </w:tr>
      <w:tr w:rsidR="00EF746E" w:rsidRPr="00B67534" w14:paraId="6F666F5F" w14:textId="77777777" w:rsidTr="00AA27BA">
        <w:tc>
          <w:tcPr>
            <w:tcW w:w="6912" w:type="dxa"/>
          </w:tcPr>
          <w:p w14:paraId="7F55AB4A" w14:textId="77777777" w:rsidR="00EF746E"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Vgrajen USB vmesnik na  enoti za zobozdravnika.</w:t>
            </w:r>
          </w:p>
          <w:p w14:paraId="4D0065D0" w14:textId="1499247B" w:rsidR="00AE5794" w:rsidRPr="00AE5794" w:rsidRDefault="00AE5794" w:rsidP="00AE5794">
            <w:pPr>
              <w:spacing w:line="240" w:lineRule="auto"/>
              <w:rPr>
                <w:rFonts w:ascii="Arial Narrow" w:eastAsia="Times New Roman" w:hAnsi="Arial Narrow" w:cs="Calibri"/>
                <w:color w:val="000000"/>
                <w:szCs w:val="20"/>
              </w:rPr>
            </w:pPr>
          </w:p>
        </w:tc>
        <w:tc>
          <w:tcPr>
            <w:tcW w:w="993" w:type="dxa"/>
          </w:tcPr>
          <w:p w14:paraId="234EBAC0"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E5F1797"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118CC67" w14:textId="77777777" w:rsidR="00EF746E" w:rsidRPr="00B67534" w:rsidRDefault="00EF746E" w:rsidP="0083421A">
            <w:pPr>
              <w:rPr>
                <w:rFonts w:ascii="Arial Narrow" w:hAnsi="Arial Narrow"/>
                <w:b/>
                <w:szCs w:val="20"/>
              </w:rPr>
            </w:pPr>
          </w:p>
        </w:tc>
      </w:tr>
      <w:tr w:rsidR="00804B44" w:rsidRPr="00B67534" w14:paraId="7799C3AD" w14:textId="77777777" w:rsidTr="007E5CF0">
        <w:tc>
          <w:tcPr>
            <w:tcW w:w="9854" w:type="dxa"/>
            <w:gridSpan w:val="4"/>
            <w:shd w:val="clear" w:color="auto" w:fill="DDDDDD"/>
          </w:tcPr>
          <w:p w14:paraId="2C02844A" w14:textId="33808213" w:rsidR="00804B44" w:rsidRPr="00B67534" w:rsidRDefault="00804B44" w:rsidP="0083421A">
            <w:pPr>
              <w:rPr>
                <w:rFonts w:ascii="Arial Narrow" w:hAnsi="Arial Narrow"/>
                <w:b/>
                <w:szCs w:val="20"/>
              </w:rPr>
            </w:pPr>
            <w:r w:rsidRPr="00B67534">
              <w:rPr>
                <w:rFonts w:ascii="Arial Narrow" w:eastAsia="Times New Roman" w:hAnsi="Arial Narrow" w:cs="Calibri"/>
                <w:color w:val="000000"/>
                <w:szCs w:val="20"/>
              </w:rPr>
              <w:t>ELEMENTI ZA ASISTENTA</w:t>
            </w:r>
          </w:p>
        </w:tc>
      </w:tr>
      <w:tr w:rsidR="00EF746E" w:rsidRPr="00B67534" w14:paraId="54AD9EBC" w14:textId="77777777" w:rsidTr="00AA27BA">
        <w:tc>
          <w:tcPr>
            <w:tcW w:w="6912" w:type="dxa"/>
          </w:tcPr>
          <w:p w14:paraId="60F4B7E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993" w:type="dxa"/>
          </w:tcPr>
          <w:p w14:paraId="375BE5E7" w14:textId="77777777" w:rsidR="004C0EC8" w:rsidRDefault="004C0EC8" w:rsidP="0083421A">
            <w:pPr>
              <w:jc w:val="center"/>
              <w:rPr>
                <w:rFonts w:ascii="Arial Narrow" w:hAnsi="Arial Narrow"/>
                <w:szCs w:val="20"/>
              </w:rPr>
            </w:pPr>
          </w:p>
          <w:p w14:paraId="27404D6C" w14:textId="0B9A3E7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E2DAFF9" w14:textId="77777777" w:rsidR="004C0EC8" w:rsidRDefault="004C0EC8" w:rsidP="0083421A">
            <w:pPr>
              <w:jc w:val="center"/>
              <w:rPr>
                <w:rFonts w:ascii="Arial Narrow" w:hAnsi="Arial Narrow"/>
                <w:szCs w:val="20"/>
              </w:rPr>
            </w:pPr>
          </w:p>
          <w:p w14:paraId="68E6F1A9" w14:textId="5B8F940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ED1E0E5" w14:textId="77777777" w:rsidR="00EF746E" w:rsidRPr="00B67534" w:rsidRDefault="00EF746E" w:rsidP="0083421A">
            <w:pPr>
              <w:rPr>
                <w:rFonts w:ascii="Arial Narrow" w:hAnsi="Arial Narrow"/>
                <w:b/>
                <w:szCs w:val="20"/>
              </w:rPr>
            </w:pPr>
          </w:p>
        </w:tc>
      </w:tr>
      <w:tr w:rsidR="00EF746E" w:rsidRPr="00B67534" w14:paraId="29DFF68B" w14:textId="77777777" w:rsidTr="00AA27BA">
        <w:tc>
          <w:tcPr>
            <w:tcW w:w="6912" w:type="dxa"/>
          </w:tcPr>
          <w:p w14:paraId="23AF81B8" w14:textId="56184C7E"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sidR="00D938C8">
              <w:rPr>
                <w:rFonts w:ascii="Arial Narrow" w:eastAsia="Times New Roman" w:hAnsi="Arial Narrow" w:cs="Calibri"/>
                <w:color w:val="000000"/>
                <w:szCs w:val="20"/>
              </w:rPr>
              <w:t>. Vhod v sesalno cev je prost brez adapterja in omogoča direktno vstavitev v sesalno cev.</w:t>
            </w:r>
          </w:p>
        </w:tc>
        <w:tc>
          <w:tcPr>
            <w:tcW w:w="993" w:type="dxa"/>
          </w:tcPr>
          <w:p w14:paraId="4AB8CC5D" w14:textId="77777777" w:rsidR="004C0EC8" w:rsidRDefault="004C0EC8" w:rsidP="0083421A">
            <w:pPr>
              <w:jc w:val="center"/>
              <w:rPr>
                <w:rFonts w:ascii="Arial Narrow" w:hAnsi="Arial Narrow"/>
                <w:szCs w:val="20"/>
              </w:rPr>
            </w:pPr>
          </w:p>
          <w:p w14:paraId="1F102725" w14:textId="6614E59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B501DF6" w14:textId="77777777" w:rsidR="004C0EC8" w:rsidRDefault="004C0EC8" w:rsidP="0083421A">
            <w:pPr>
              <w:jc w:val="center"/>
              <w:rPr>
                <w:rFonts w:ascii="Arial Narrow" w:hAnsi="Arial Narrow"/>
                <w:szCs w:val="20"/>
              </w:rPr>
            </w:pPr>
          </w:p>
          <w:p w14:paraId="49BA6BDD" w14:textId="2E84E4F4"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FC8EAAF" w14:textId="77777777" w:rsidR="00EF746E" w:rsidRPr="00B67534" w:rsidRDefault="00EF746E" w:rsidP="0083421A">
            <w:pPr>
              <w:rPr>
                <w:rFonts w:ascii="Arial Narrow" w:hAnsi="Arial Narrow"/>
                <w:b/>
                <w:szCs w:val="20"/>
              </w:rPr>
            </w:pPr>
          </w:p>
        </w:tc>
      </w:tr>
      <w:tr w:rsidR="00EF746E" w:rsidRPr="00B67534" w14:paraId="2501F2B0" w14:textId="77777777" w:rsidTr="00AA27BA">
        <w:tc>
          <w:tcPr>
            <w:tcW w:w="6912" w:type="dxa"/>
          </w:tcPr>
          <w:p w14:paraId="10020A77"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993" w:type="dxa"/>
          </w:tcPr>
          <w:p w14:paraId="00493DEB" w14:textId="77777777" w:rsidR="004C0EC8" w:rsidRDefault="004C0EC8" w:rsidP="0083421A">
            <w:pPr>
              <w:jc w:val="center"/>
              <w:rPr>
                <w:rFonts w:ascii="Arial Narrow" w:hAnsi="Arial Narrow"/>
                <w:szCs w:val="20"/>
              </w:rPr>
            </w:pPr>
          </w:p>
          <w:p w14:paraId="39583426" w14:textId="37C449A0"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8176F47" w14:textId="77777777" w:rsidR="004C0EC8" w:rsidRDefault="004C0EC8" w:rsidP="0083421A">
            <w:pPr>
              <w:jc w:val="center"/>
              <w:rPr>
                <w:rFonts w:ascii="Arial Narrow" w:hAnsi="Arial Narrow"/>
                <w:szCs w:val="20"/>
              </w:rPr>
            </w:pPr>
          </w:p>
          <w:p w14:paraId="07D56322" w14:textId="14D91C1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048D437" w14:textId="77777777" w:rsidR="00EF746E" w:rsidRPr="00B67534" w:rsidRDefault="00EF746E" w:rsidP="0083421A">
            <w:pPr>
              <w:rPr>
                <w:rFonts w:ascii="Arial Narrow" w:hAnsi="Arial Narrow"/>
                <w:b/>
                <w:szCs w:val="20"/>
              </w:rPr>
            </w:pPr>
          </w:p>
        </w:tc>
      </w:tr>
      <w:tr w:rsidR="00EF746E" w:rsidRPr="00B67534" w14:paraId="242C72C9" w14:textId="77777777" w:rsidTr="00AA27BA">
        <w:tc>
          <w:tcPr>
            <w:tcW w:w="6912" w:type="dxa"/>
          </w:tcPr>
          <w:p w14:paraId="56C7FFF6" w14:textId="39C708BD" w:rsidR="00EF746E" w:rsidRPr="00B67534" w:rsidRDefault="00671966"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 tovarniško izdelane površine za odlaganje materialov ki se jih uporablja pri delu, kar omogoči ergonomsko delo asistentke, nameščena za sesalci.</w:t>
            </w:r>
          </w:p>
        </w:tc>
        <w:tc>
          <w:tcPr>
            <w:tcW w:w="993" w:type="dxa"/>
          </w:tcPr>
          <w:p w14:paraId="6A4C99CE" w14:textId="77777777" w:rsidR="004C0EC8" w:rsidRDefault="004C0EC8" w:rsidP="0083421A">
            <w:pPr>
              <w:jc w:val="center"/>
              <w:rPr>
                <w:rFonts w:ascii="Arial Narrow" w:hAnsi="Arial Narrow"/>
                <w:szCs w:val="20"/>
              </w:rPr>
            </w:pPr>
          </w:p>
          <w:p w14:paraId="51B358C8" w14:textId="3041E074"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46E551F" w14:textId="77777777" w:rsidR="004C0EC8" w:rsidRDefault="004C0EC8" w:rsidP="0083421A">
            <w:pPr>
              <w:jc w:val="center"/>
              <w:rPr>
                <w:rFonts w:ascii="Arial Narrow" w:hAnsi="Arial Narrow"/>
                <w:szCs w:val="20"/>
              </w:rPr>
            </w:pPr>
          </w:p>
          <w:p w14:paraId="6861D761" w14:textId="17B5619C"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C90A591" w14:textId="77777777" w:rsidR="00EF746E" w:rsidRPr="00B67534" w:rsidRDefault="00EF746E" w:rsidP="0083421A">
            <w:pPr>
              <w:rPr>
                <w:rFonts w:ascii="Arial Narrow" w:hAnsi="Arial Narrow"/>
                <w:b/>
                <w:szCs w:val="20"/>
              </w:rPr>
            </w:pPr>
          </w:p>
        </w:tc>
      </w:tr>
      <w:tr w:rsidR="00EF746E" w:rsidRPr="00B67534" w14:paraId="1C7B299A" w14:textId="77777777" w:rsidTr="00AA27BA">
        <w:tc>
          <w:tcPr>
            <w:tcW w:w="6912" w:type="dxa"/>
          </w:tcPr>
          <w:p w14:paraId="583C4AF5" w14:textId="7A658928"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sidR="00671966">
              <w:rPr>
                <w:rFonts w:ascii="Arial Narrow" w:eastAsia="Times New Roman" w:hAnsi="Arial Narrow" w:cs="Calibri"/>
                <w:color w:val="000000"/>
                <w:szCs w:val="20"/>
              </w:rPr>
              <w:t>, vsaj: polnjenje kozarca, izplakovanje fontane, vklop/izklop reflektorja, pozicija za izplakovanje vsebine pacientovih ust</w:t>
            </w:r>
          </w:p>
        </w:tc>
        <w:tc>
          <w:tcPr>
            <w:tcW w:w="993" w:type="dxa"/>
          </w:tcPr>
          <w:p w14:paraId="7C47E7DA" w14:textId="77777777" w:rsidR="004C0EC8" w:rsidRDefault="004C0EC8" w:rsidP="0083421A">
            <w:pPr>
              <w:jc w:val="center"/>
              <w:rPr>
                <w:rFonts w:ascii="Arial Narrow" w:hAnsi="Arial Narrow"/>
                <w:szCs w:val="20"/>
              </w:rPr>
            </w:pPr>
          </w:p>
          <w:p w14:paraId="1C146CDA" w14:textId="1D73BDDF"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68D27EF" w14:textId="77777777" w:rsidR="004C0EC8" w:rsidRDefault="004C0EC8" w:rsidP="0083421A">
            <w:pPr>
              <w:jc w:val="center"/>
              <w:rPr>
                <w:rFonts w:ascii="Arial Narrow" w:hAnsi="Arial Narrow"/>
                <w:szCs w:val="20"/>
              </w:rPr>
            </w:pPr>
          </w:p>
          <w:p w14:paraId="56A0A47C" w14:textId="6D96A03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BD31936" w14:textId="77777777" w:rsidR="00EF746E" w:rsidRPr="00B67534" w:rsidRDefault="00EF746E" w:rsidP="0083421A">
            <w:pPr>
              <w:rPr>
                <w:rFonts w:ascii="Arial Narrow" w:hAnsi="Arial Narrow"/>
                <w:b/>
                <w:szCs w:val="20"/>
              </w:rPr>
            </w:pPr>
          </w:p>
        </w:tc>
      </w:tr>
      <w:tr w:rsidR="00804B44" w:rsidRPr="00B67534" w14:paraId="4FDD6E71" w14:textId="77777777" w:rsidTr="007E5CF0">
        <w:tc>
          <w:tcPr>
            <w:tcW w:w="9854" w:type="dxa"/>
            <w:gridSpan w:val="4"/>
            <w:shd w:val="clear" w:color="auto" w:fill="DDDDDD"/>
          </w:tcPr>
          <w:p w14:paraId="06283748" w14:textId="111EA0E2" w:rsidR="00804B44" w:rsidRPr="00B67534" w:rsidRDefault="00804B44" w:rsidP="0083421A">
            <w:pPr>
              <w:rPr>
                <w:rFonts w:ascii="Arial Narrow" w:hAnsi="Arial Narrow"/>
                <w:b/>
                <w:szCs w:val="20"/>
              </w:rPr>
            </w:pPr>
            <w:r w:rsidRPr="00B67534">
              <w:rPr>
                <w:rFonts w:ascii="Arial Narrow" w:hAnsi="Arial Narrow"/>
                <w:szCs w:val="20"/>
              </w:rPr>
              <w:t>ELEMENTI OHIŠJA</w:t>
            </w:r>
          </w:p>
        </w:tc>
      </w:tr>
      <w:tr w:rsidR="00EF746E" w:rsidRPr="00B67534" w14:paraId="0A0A7999" w14:textId="77777777" w:rsidTr="00AA27BA">
        <w:tc>
          <w:tcPr>
            <w:tcW w:w="6912" w:type="dxa"/>
          </w:tcPr>
          <w:p w14:paraId="7CE2C2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993" w:type="dxa"/>
          </w:tcPr>
          <w:p w14:paraId="223D9CF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BA8B4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F7D6EA4" w14:textId="77777777" w:rsidR="00EF746E" w:rsidRPr="00B67534" w:rsidRDefault="00EF746E" w:rsidP="0083421A">
            <w:pPr>
              <w:rPr>
                <w:rFonts w:ascii="Arial Narrow" w:hAnsi="Arial Narrow"/>
                <w:b/>
                <w:szCs w:val="20"/>
              </w:rPr>
            </w:pPr>
          </w:p>
        </w:tc>
      </w:tr>
      <w:tr w:rsidR="00EF746E" w:rsidRPr="00B67534" w14:paraId="4494C6BD" w14:textId="77777777" w:rsidTr="00AA27BA">
        <w:tc>
          <w:tcPr>
            <w:tcW w:w="6912" w:type="dxa"/>
          </w:tcPr>
          <w:p w14:paraId="4EE7AB56"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993" w:type="dxa"/>
          </w:tcPr>
          <w:p w14:paraId="2D5646BE" w14:textId="77777777" w:rsidR="004C0EC8" w:rsidRDefault="004C0EC8" w:rsidP="0083421A">
            <w:pPr>
              <w:jc w:val="center"/>
              <w:rPr>
                <w:rFonts w:ascii="Arial Narrow" w:hAnsi="Arial Narrow"/>
                <w:szCs w:val="20"/>
              </w:rPr>
            </w:pPr>
          </w:p>
          <w:p w14:paraId="28A4EA65" w14:textId="00C1FEB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E1B6EBB" w14:textId="77777777" w:rsidR="004C0EC8" w:rsidRDefault="004C0EC8" w:rsidP="0083421A">
            <w:pPr>
              <w:jc w:val="center"/>
              <w:rPr>
                <w:rFonts w:ascii="Arial Narrow" w:hAnsi="Arial Narrow"/>
                <w:szCs w:val="20"/>
              </w:rPr>
            </w:pPr>
          </w:p>
          <w:p w14:paraId="59C0EA99" w14:textId="61E4B5B3"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F4DB7A" w14:textId="77777777" w:rsidR="00EF746E" w:rsidRPr="00B67534" w:rsidRDefault="00EF746E" w:rsidP="0083421A">
            <w:pPr>
              <w:rPr>
                <w:rFonts w:ascii="Arial Narrow" w:hAnsi="Arial Narrow"/>
                <w:b/>
                <w:szCs w:val="20"/>
              </w:rPr>
            </w:pPr>
          </w:p>
        </w:tc>
      </w:tr>
      <w:tr w:rsidR="00EF746E" w:rsidRPr="00B67534" w14:paraId="53075917" w14:textId="77777777" w:rsidTr="00AA27BA">
        <w:tc>
          <w:tcPr>
            <w:tcW w:w="6912" w:type="dxa"/>
          </w:tcPr>
          <w:p w14:paraId="1A991E53"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993" w:type="dxa"/>
          </w:tcPr>
          <w:p w14:paraId="31009158" w14:textId="77777777" w:rsidR="004C0EC8" w:rsidRDefault="004C0EC8" w:rsidP="0083421A">
            <w:pPr>
              <w:jc w:val="center"/>
              <w:rPr>
                <w:rFonts w:ascii="Arial Narrow" w:hAnsi="Arial Narrow"/>
                <w:szCs w:val="20"/>
              </w:rPr>
            </w:pPr>
          </w:p>
          <w:p w14:paraId="64D1F0BB" w14:textId="77777777" w:rsidR="004C0EC8" w:rsidRDefault="004C0EC8" w:rsidP="0083421A">
            <w:pPr>
              <w:jc w:val="center"/>
              <w:rPr>
                <w:rFonts w:ascii="Arial Narrow" w:hAnsi="Arial Narrow"/>
                <w:szCs w:val="20"/>
              </w:rPr>
            </w:pPr>
          </w:p>
          <w:p w14:paraId="44534BDF" w14:textId="77777777" w:rsidR="004C0EC8" w:rsidRDefault="004C0EC8" w:rsidP="0083421A">
            <w:pPr>
              <w:jc w:val="center"/>
              <w:rPr>
                <w:rFonts w:ascii="Arial Narrow" w:hAnsi="Arial Narrow"/>
                <w:szCs w:val="20"/>
              </w:rPr>
            </w:pPr>
          </w:p>
          <w:p w14:paraId="7F2D0B93" w14:textId="650D250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49C340D" w14:textId="77777777" w:rsidR="004C0EC8" w:rsidRDefault="004C0EC8" w:rsidP="0083421A">
            <w:pPr>
              <w:jc w:val="center"/>
              <w:rPr>
                <w:rFonts w:ascii="Arial Narrow" w:hAnsi="Arial Narrow"/>
                <w:szCs w:val="20"/>
              </w:rPr>
            </w:pPr>
          </w:p>
          <w:p w14:paraId="520F30D0" w14:textId="77777777" w:rsidR="004C0EC8" w:rsidRDefault="004C0EC8" w:rsidP="0083421A">
            <w:pPr>
              <w:jc w:val="center"/>
              <w:rPr>
                <w:rFonts w:ascii="Arial Narrow" w:hAnsi="Arial Narrow"/>
                <w:szCs w:val="20"/>
              </w:rPr>
            </w:pPr>
          </w:p>
          <w:p w14:paraId="788AD2B2" w14:textId="77777777" w:rsidR="004C0EC8" w:rsidRDefault="004C0EC8" w:rsidP="0083421A">
            <w:pPr>
              <w:jc w:val="center"/>
              <w:rPr>
                <w:rFonts w:ascii="Arial Narrow" w:hAnsi="Arial Narrow"/>
                <w:szCs w:val="20"/>
              </w:rPr>
            </w:pPr>
          </w:p>
          <w:p w14:paraId="7E21F3CB" w14:textId="2BD07E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792BA70" w14:textId="77777777" w:rsidR="00EF746E" w:rsidRPr="00B67534" w:rsidRDefault="00EF746E" w:rsidP="0083421A">
            <w:pPr>
              <w:rPr>
                <w:rFonts w:ascii="Arial Narrow" w:hAnsi="Arial Narrow"/>
                <w:b/>
                <w:szCs w:val="20"/>
              </w:rPr>
            </w:pPr>
          </w:p>
        </w:tc>
      </w:tr>
      <w:tr w:rsidR="00EF746E" w:rsidRPr="00B67534" w14:paraId="09ED1BB3" w14:textId="77777777" w:rsidTr="00AA27BA">
        <w:tc>
          <w:tcPr>
            <w:tcW w:w="6912" w:type="dxa"/>
          </w:tcPr>
          <w:p w14:paraId="5BF1B1A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993" w:type="dxa"/>
          </w:tcPr>
          <w:p w14:paraId="17EBDE7F" w14:textId="77777777" w:rsidR="004C0EC8" w:rsidRDefault="004C0EC8" w:rsidP="0083421A">
            <w:pPr>
              <w:jc w:val="center"/>
              <w:rPr>
                <w:rFonts w:ascii="Arial Narrow" w:hAnsi="Arial Narrow"/>
                <w:szCs w:val="20"/>
              </w:rPr>
            </w:pPr>
          </w:p>
          <w:p w14:paraId="623A3062" w14:textId="72829DC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8D51216" w14:textId="77777777" w:rsidR="004C0EC8" w:rsidRDefault="004C0EC8" w:rsidP="0083421A">
            <w:pPr>
              <w:jc w:val="center"/>
              <w:rPr>
                <w:rFonts w:ascii="Arial Narrow" w:hAnsi="Arial Narrow"/>
                <w:szCs w:val="20"/>
              </w:rPr>
            </w:pPr>
          </w:p>
          <w:p w14:paraId="6D5F0713" w14:textId="4EC363B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9F5E2F" w14:textId="77777777" w:rsidR="00EF746E" w:rsidRPr="00B67534" w:rsidRDefault="00EF746E" w:rsidP="0083421A">
            <w:pPr>
              <w:rPr>
                <w:rFonts w:ascii="Arial Narrow" w:hAnsi="Arial Narrow"/>
                <w:b/>
                <w:szCs w:val="20"/>
              </w:rPr>
            </w:pPr>
          </w:p>
        </w:tc>
      </w:tr>
      <w:tr w:rsidR="00EF746E" w:rsidRPr="00B67534" w14:paraId="56FA4A0D" w14:textId="77777777" w:rsidTr="00AA27BA">
        <w:tc>
          <w:tcPr>
            <w:tcW w:w="6912" w:type="dxa"/>
          </w:tcPr>
          <w:p w14:paraId="684C67C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993" w:type="dxa"/>
          </w:tcPr>
          <w:p w14:paraId="563667F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03FD97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C872099" w14:textId="77777777" w:rsidR="00EF746E" w:rsidRPr="00B67534" w:rsidRDefault="00EF746E" w:rsidP="0083421A">
            <w:pPr>
              <w:rPr>
                <w:rFonts w:ascii="Arial Narrow" w:hAnsi="Arial Narrow"/>
                <w:b/>
                <w:szCs w:val="20"/>
              </w:rPr>
            </w:pPr>
          </w:p>
        </w:tc>
      </w:tr>
      <w:tr w:rsidR="00EF746E" w:rsidRPr="00B67534" w14:paraId="1A941784" w14:textId="77777777" w:rsidTr="00AA27BA">
        <w:tc>
          <w:tcPr>
            <w:tcW w:w="6912" w:type="dxa"/>
          </w:tcPr>
          <w:p w14:paraId="5AF7ACF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993" w:type="dxa"/>
          </w:tcPr>
          <w:p w14:paraId="6AB43EB3"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FD63C3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8D19027" w14:textId="77777777" w:rsidR="00EF746E" w:rsidRPr="00B67534" w:rsidRDefault="00EF746E" w:rsidP="0083421A">
            <w:pPr>
              <w:rPr>
                <w:rFonts w:ascii="Arial Narrow" w:hAnsi="Arial Narrow"/>
                <w:b/>
                <w:szCs w:val="20"/>
              </w:rPr>
            </w:pPr>
          </w:p>
        </w:tc>
      </w:tr>
      <w:tr w:rsidR="00EF746E" w:rsidRPr="00B67534" w14:paraId="411DF9BE" w14:textId="77777777" w:rsidTr="00AA27BA">
        <w:tc>
          <w:tcPr>
            <w:tcW w:w="6912" w:type="dxa"/>
          </w:tcPr>
          <w:p w14:paraId="3E56D36F" w14:textId="372B5729"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sidR="008F1E44">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sidR="00671966">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993" w:type="dxa"/>
          </w:tcPr>
          <w:p w14:paraId="2D4E2079" w14:textId="77777777" w:rsidR="004C0EC8" w:rsidRDefault="004C0EC8" w:rsidP="0083421A">
            <w:pPr>
              <w:jc w:val="center"/>
              <w:rPr>
                <w:rFonts w:ascii="Arial Narrow" w:hAnsi="Arial Narrow"/>
                <w:szCs w:val="20"/>
              </w:rPr>
            </w:pPr>
          </w:p>
          <w:p w14:paraId="23FA10CF" w14:textId="4113BD33"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F15CDBD" w14:textId="77777777" w:rsidR="004C0EC8" w:rsidRDefault="004C0EC8" w:rsidP="0083421A">
            <w:pPr>
              <w:jc w:val="center"/>
              <w:rPr>
                <w:rFonts w:ascii="Arial Narrow" w:hAnsi="Arial Narrow"/>
                <w:szCs w:val="20"/>
              </w:rPr>
            </w:pPr>
          </w:p>
          <w:p w14:paraId="4B63939D" w14:textId="29409EB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622D3A3" w14:textId="77777777" w:rsidR="00EF746E" w:rsidRPr="00B67534" w:rsidRDefault="00EF746E" w:rsidP="0083421A">
            <w:pPr>
              <w:rPr>
                <w:rFonts w:ascii="Arial Narrow" w:hAnsi="Arial Narrow"/>
                <w:b/>
                <w:szCs w:val="20"/>
              </w:rPr>
            </w:pPr>
          </w:p>
        </w:tc>
      </w:tr>
      <w:tr w:rsidR="007E5CF0" w:rsidRPr="00B67534" w14:paraId="1AB8655F" w14:textId="77777777" w:rsidTr="007E5CF0">
        <w:tc>
          <w:tcPr>
            <w:tcW w:w="9854" w:type="dxa"/>
            <w:gridSpan w:val="4"/>
            <w:shd w:val="clear" w:color="auto" w:fill="DDDDDD"/>
          </w:tcPr>
          <w:p w14:paraId="774E87B0" w14:textId="131A317A" w:rsidR="007E5CF0" w:rsidRPr="00B67534" w:rsidRDefault="007E5CF0" w:rsidP="0083421A">
            <w:pPr>
              <w:rPr>
                <w:rFonts w:ascii="Arial Narrow" w:hAnsi="Arial Narrow"/>
                <w:b/>
                <w:szCs w:val="20"/>
              </w:rPr>
            </w:pPr>
            <w:r w:rsidRPr="00B67534">
              <w:rPr>
                <w:rFonts w:ascii="Arial Narrow" w:hAnsi="Arial Narrow"/>
                <w:szCs w:val="20"/>
              </w:rPr>
              <w:t>REFLEKTOR</w:t>
            </w:r>
          </w:p>
        </w:tc>
      </w:tr>
      <w:tr w:rsidR="00EF746E" w:rsidRPr="00B67534" w14:paraId="45C00425" w14:textId="77777777" w:rsidTr="00AA27BA">
        <w:tc>
          <w:tcPr>
            <w:tcW w:w="6912" w:type="dxa"/>
          </w:tcPr>
          <w:p w14:paraId="2F15BFDC" w14:textId="7409C036" w:rsidR="00EF746E" w:rsidRPr="00B67534" w:rsidRDefault="001B7FF4" w:rsidP="006E5DE4">
            <w:pPr>
              <w:pStyle w:val="Odstavekseznama"/>
              <w:numPr>
                <w:ilvl w:val="0"/>
                <w:numId w:val="37"/>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fizično ločenimi svetilnimi enotami/izvori razporejenimi tako, da sta najmanj dva zgoraj in najmanj dva spodaj, </w:t>
            </w:r>
            <w:r w:rsidRPr="001B7FF4">
              <w:rPr>
                <w:rFonts w:ascii="Arial Narrow" w:eastAsia="Times New Roman" w:hAnsi="Arial Narrow"/>
                <w:color w:val="000000"/>
                <w:szCs w:val="20"/>
              </w:rPr>
              <w:t xml:space="preserve">kar v čim večji meri preprečuje pojav sence v delovnem polju. </w:t>
            </w:r>
            <w:r>
              <w:rPr>
                <w:rFonts w:ascii="Arial Narrow" w:eastAsia="Times New Roman" w:hAnsi="Arial Narrow"/>
                <w:color w:val="000000"/>
                <w:szCs w:val="20"/>
              </w:rPr>
              <w:t>V svetilnih enotah je lahko nameščeno različno število svetilnih diod.</w:t>
            </w:r>
          </w:p>
        </w:tc>
        <w:tc>
          <w:tcPr>
            <w:tcW w:w="993" w:type="dxa"/>
          </w:tcPr>
          <w:p w14:paraId="01A0221D" w14:textId="77777777" w:rsidR="000A4EA6" w:rsidRDefault="000A4EA6" w:rsidP="0083421A">
            <w:pPr>
              <w:jc w:val="center"/>
              <w:rPr>
                <w:rFonts w:ascii="Arial Narrow" w:hAnsi="Arial Narrow"/>
                <w:szCs w:val="20"/>
              </w:rPr>
            </w:pPr>
          </w:p>
          <w:p w14:paraId="706E264C" w14:textId="40BBD9D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3A7EC1C" w14:textId="77777777" w:rsidR="000A4EA6" w:rsidRDefault="000A4EA6" w:rsidP="0083421A">
            <w:pPr>
              <w:jc w:val="center"/>
              <w:rPr>
                <w:rFonts w:ascii="Arial Narrow" w:hAnsi="Arial Narrow"/>
                <w:szCs w:val="20"/>
              </w:rPr>
            </w:pPr>
          </w:p>
          <w:p w14:paraId="4CC02779" w14:textId="774957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2B71C29" w14:textId="77777777" w:rsidR="00EF746E" w:rsidRPr="00B67534" w:rsidRDefault="00EF746E" w:rsidP="0083421A">
            <w:pPr>
              <w:rPr>
                <w:rFonts w:ascii="Arial Narrow" w:hAnsi="Arial Narrow"/>
                <w:b/>
                <w:szCs w:val="20"/>
              </w:rPr>
            </w:pPr>
          </w:p>
        </w:tc>
      </w:tr>
      <w:tr w:rsidR="00EF746E" w:rsidRPr="00B67534" w14:paraId="147F9461" w14:textId="77777777" w:rsidTr="00AA27BA">
        <w:tc>
          <w:tcPr>
            <w:tcW w:w="6912" w:type="dxa"/>
          </w:tcPr>
          <w:p w14:paraId="726BE292"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993" w:type="dxa"/>
          </w:tcPr>
          <w:p w14:paraId="2FDFF7C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E321138"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1CB6F75" w14:textId="77777777" w:rsidR="00EF746E" w:rsidRPr="00B67534" w:rsidRDefault="00EF746E" w:rsidP="0083421A">
            <w:pPr>
              <w:rPr>
                <w:rFonts w:ascii="Arial Narrow" w:hAnsi="Arial Narrow"/>
                <w:b/>
                <w:szCs w:val="20"/>
              </w:rPr>
            </w:pPr>
          </w:p>
        </w:tc>
      </w:tr>
      <w:tr w:rsidR="00C45C5A" w:rsidRPr="00B67534" w14:paraId="06ABA52E" w14:textId="77777777" w:rsidTr="00AA27BA">
        <w:tc>
          <w:tcPr>
            <w:tcW w:w="6912" w:type="dxa"/>
          </w:tcPr>
          <w:p w14:paraId="549DA488" w14:textId="0D07F275" w:rsidR="00C45C5A" w:rsidRPr="007E5CF0" w:rsidRDefault="00C45C5A" w:rsidP="006E5DE4">
            <w:pPr>
              <w:pStyle w:val="Odstavekseznama"/>
              <w:numPr>
                <w:ilvl w:val="0"/>
                <w:numId w:val="37"/>
              </w:numPr>
              <w:spacing w:line="240" w:lineRule="auto"/>
              <w:rPr>
                <w:rFonts w:ascii="Arial Narrow" w:eastAsia="Times New Roman" w:hAnsi="Arial Narrow" w:cs="Calibri"/>
                <w:color w:val="000000"/>
                <w:szCs w:val="20"/>
              </w:rPr>
            </w:pPr>
            <w:r w:rsidRPr="007E5CF0">
              <w:rPr>
                <w:rFonts w:ascii="Arial Narrow" w:eastAsia="Times New Roman" w:hAnsi="Arial Narrow"/>
                <w:color w:val="000000"/>
                <w:szCs w:val="20"/>
              </w:rPr>
              <w:t>Glava reflektorja premična v 4 oseh</w:t>
            </w:r>
          </w:p>
        </w:tc>
        <w:tc>
          <w:tcPr>
            <w:tcW w:w="993" w:type="dxa"/>
          </w:tcPr>
          <w:p w14:paraId="3EBDE8DF" w14:textId="3B15821C" w:rsidR="00C45C5A" w:rsidRPr="00B67534" w:rsidRDefault="00C45C5A" w:rsidP="0083421A">
            <w:pPr>
              <w:jc w:val="center"/>
              <w:rPr>
                <w:rFonts w:ascii="Arial Narrow" w:hAnsi="Arial Narrow"/>
                <w:szCs w:val="20"/>
              </w:rPr>
            </w:pPr>
            <w:r>
              <w:rPr>
                <w:rFonts w:ascii="Arial Narrow" w:hAnsi="Arial Narrow"/>
                <w:szCs w:val="20"/>
              </w:rPr>
              <w:t>DA</w:t>
            </w:r>
          </w:p>
        </w:tc>
        <w:tc>
          <w:tcPr>
            <w:tcW w:w="992" w:type="dxa"/>
          </w:tcPr>
          <w:p w14:paraId="169B8955" w14:textId="387F6E4F" w:rsidR="00C45C5A" w:rsidRPr="00B67534" w:rsidRDefault="00C45C5A" w:rsidP="0083421A">
            <w:pPr>
              <w:jc w:val="center"/>
              <w:rPr>
                <w:rFonts w:ascii="Arial Narrow" w:hAnsi="Arial Narrow"/>
                <w:szCs w:val="20"/>
              </w:rPr>
            </w:pPr>
            <w:r>
              <w:rPr>
                <w:rFonts w:ascii="Arial Narrow" w:hAnsi="Arial Narrow"/>
                <w:szCs w:val="20"/>
              </w:rPr>
              <w:t>NE</w:t>
            </w:r>
          </w:p>
        </w:tc>
        <w:tc>
          <w:tcPr>
            <w:tcW w:w="957" w:type="dxa"/>
          </w:tcPr>
          <w:p w14:paraId="67F03EF1" w14:textId="77777777" w:rsidR="00C45C5A" w:rsidRPr="00B67534" w:rsidRDefault="00C45C5A" w:rsidP="0083421A">
            <w:pPr>
              <w:rPr>
                <w:rFonts w:ascii="Arial Narrow" w:hAnsi="Arial Narrow"/>
                <w:b/>
                <w:szCs w:val="20"/>
              </w:rPr>
            </w:pPr>
          </w:p>
        </w:tc>
      </w:tr>
      <w:tr w:rsidR="00EF746E" w:rsidRPr="00B67534" w14:paraId="3916E288" w14:textId="77777777" w:rsidTr="00AA27BA">
        <w:tc>
          <w:tcPr>
            <w:tcW w:w="6912" w:type="dxa"/>
          </w:tcPr>
          <w:p w14:paraId="7D6BFB8A"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993" w:type="dxa"/>
          </w:tcPr>
          <w:p w14:paraId="329DE71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B6AD2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1E790D" w14:textId="77777777" w:rsidR="00EF746E" w:rsidRPr="00B67534" w:rsidRDefault="00EF746E" w:rsidP="0083421A">
            <w:pPr>
              <w:rPr>
                <w:rFonts w:ascii="Arial Narrow" w:hAnsi="Arial Narrow"/>
                <w:b/>
                <w:szCs w:val="20"/>
              </w:rPr>
            </w:pPr>
          </w:p>
        </w:tc>
      </w:tr>
      <w:tr w:rsidR="00EF746E" w:rsidRPr="00B67534" w14:paraId="03D6BD86" w14:textId="77777777" w:rsidTr="00AA27BA">
        <w:trPr>
          <w:trHeight w:val="749"/>
        </w:trPr>
        <w:tc>
          <w:tcPr>
            <w:tcW w:w="6912" w:type="dxa"/>
          </w:tcPr>
          <w:p w14:paraId="3DFD4A28" w14:textId="41018BE7" w:rsidR="00AA27BA" w:rsidRPr="00AA27BA" w:rsidRDefault="006B3B79" w:rsidP="00AA27BA">
            <w:pPr>
              <w:pStyle w:val="Odstavekseznama"/>
              <w:numPr>
                <w:ilvl w:val="0"/>
                <w:numId w:val="37"/>
              </w:numPr>
              <w:spacing w:line="240" w:lineRule="auto"/>
              <w:rPr>
                <w:rFonts w:ascii="Arial Narrow" w:hAnsi="Arial Narrow"/>
                <w:szCs w:val="20"/>
              </w:rPr>
            </w:pPr>
            <w:r w:rsidRPr="00AA27BA">
              <w:rPr>
                <w:rFonts w:ascii="Arial Narrow" w:eastAsia="Times New Roman" w:hAnsi="Arial Narrow" w:cs="Calibri"/>
                <w:color w:val="000000"/>
                <w:szCs w:val="20"/>
              </w:rPr>
              <w:t xml:space="preserve">Vklop in nastavitev svetilnosti z optičnim senzorjem ali preko tipkovnice. Vsaj dve možnosti vklopa –z optičnim senzorjem in preko tipkovnice. Vsaj </w:t>
            </w:r>
            <w:r w:rsidRPr="008D4C08">
              <w:rPr>
                <w:rFonts w:ascii="Arial Narrow" w:eastAsia="Times New Roman" w:hAnsi="Arial Narrow" w:cs="Calibri"/>
                <w:strike/>
                <w:color w:val="FF0000"/>
                <w:szCs w:val="20"/>
              </w:rPr>
              <w:t>sedem</w:t>
            </w:r>
            <w:r w:rsidRPr="00AA27BA">
              <w:rPr>
                <w:rFonts w:ascii="Arial Narrow" w:eastAsia="Times New Roman" w:hAnsi="Arial Narrow" w:cs="Calibri"/>
                <w:color w:val="000000"/>
                <w:szCs w:val="20"/>
              </w:rPr>
              <w:t xml:space="preserve"> </w:t>
            </w:r>
            <w:r w:rsidR="008D4C08" w:rsidRPr="008D4C08">
              <w:rPr>
                <w:rFonts w:ascii="Arial Narrow" w:eastAsia="Times New Roman" w:hAnsi="Arial Narrow" w:cs="Calibri"/>
                <w:color w:val="FF0000"/>
                <w:szCs w:val="20"/>
              </w:rPr>
              <w:t>pet</w:t>
            </w:r>
            <w:r w:rsidR="008D4C08">
              <w:rPr>
                <w:rFonts w:ascii="Arial Narrow" w:eastAsia="Times New Roman" w:hAnsi="Arial Narrow" w:cs="Calibri"/>
                <w:color w:val="000000"/>
                <w:szCs w:val="20"/>
              </w:rPr>
              <w:t xml:space="preserve"> </w:t>
            </w:r>
            <w:r w:rsidRPr="00AA27BA">
              <w:rPr>
                <w:rFonts w:ascii="Arial Narrow" w:eastAsia="Times New Roman" w:hAnsi="Arial Narrow" w:cs="Calibri"/>
                <w:color w:val="000000"/>
                <w:szCs w:val="20"/>
              </w:rPr>
              <w:t>stopenj jakosti svetilnosti</w:t>
            </w:r>
            <w:r w:rsidR="008D4C08">
              <w:rPr>
                <w:rFonts w:ascii="Arial Narrow" w:eastAsia="Times New Roman" w:hAnsi="Arial Narrow" w:cs="Calibri"/>
                <w:color w:val="000000"/>
                <w:szCs w:val="20"/>
              </w:rPr>
              <w:t xml:space="preserve">, </w:t>
            </w:r>
            <w:r w:rsidR="008D4C08" w:rsidRPr="008D4C08">
              <w:rPr>
                <w:rFonts w:ascii="Arial Narrow" w:eastAsia="Times New Roman" w:hAnsi="Arial Narrow" w:cs="Calibri"/>
                <w:color w:val="FF0000"/>
                <w:szCs w:val="20"/>
              </w:rPr>
              <w:t>najmanj tri stopnje nastavitve temperature barve</w:t>
            </w:r>
            <w:r w:rsidRPr="00AA27BA">
              <w:rPr>
                <w:rFonts w:ascii="Arial Narrow" w:eastAsia="Times New Roman" w:hAnsi="Arial Narrow" w:cs="Calibri"/>
                <w:color w:val="000000"/>
                <w:szCs w:val="20"/>
              </w:rPr>
              <w:t xml:space="preserve">  - nastavitev stopnje jakosti  preko tipkovnice</w:t>
            </w:r>
            <w:r w:rsidR="00AA27BA" w:rsidRPr="00AA27BA">
              <w:rPr>
                <w:rFonts w:ascii="Arial Narrow" w:eastAsia="Times New Roman" w:hAnsi="Arial Narrow" w:cs="Calibri"/>
                <w:color w:val="000000"/>
                <w:szCs w:val="20"/>
              </w:rPr>
              <w:t>.</w:t>
            </w:r>
          </w:p>
        </w:tc>
        <w:tc>
          <w:tcPr>
            <w:tcW w:w="993" w:type="dxa"/>
          </w:tcPr>
          <w:p w14:paraId="17E3400F" w14:textId="77777777" w:rsidR="00EF746E" w:rsidRDefault="00EF746E" w:rsidP="00AA27BA">
            <w:pPr>
              <w:jc w:val="center"/>
              <w:rPr>
                <w:rFonts w:ascii="Arial Narrow" w:hAnsi="Arial Narrow"/>
                <w:szCs w:val="20"/>
              </w:rPr>
            </w:pPr>
            <w:r w:rsidRPr="00B67534">
              <w:rPr>
                <w:rFonts w:ascii="Arial Narrow" w:hAnsi="Arial Narrow"/>
                <w:szCs w:val="20"/>
              </w:rPr>
              <w:t>DA</w:t>
            </w:r>
          </w:p>
          <w:p w14:paraId="70AD2EF4" w14:textId="77777777" w:rsidR="00AA27BA" w:rsidRPr="00AA27BA" w:rsidRDefault="00AA27BA" w:rsidP="00AA27BA">
            <w:pPr>
              <w:jc w:val="center"/>
              <w:rPr>
                <w:rFonts w:ascii="Arial Narrow" w:hAnsi="Arial Narrow"/>
                <w:szCs w:val="20"/>
              </w:rPr>
            </w:pPr>
          </w:p>
          <w:p w14:paraId="3912B6B3" w14:textId="25787B07" w:rsidR="00AA27BA" w:rsidRPr="00AA27BA" w:rsidRDefault="00AA27BA" w:rsidP="00AA27BA">
            <w:pPr>
              <w:jc w:val="center"/>
              <w:rPr>
                <w:rFonts w:ascii="Arial Narrow" w:hAnsi="Arial Narrow"/>
                <w:szCs w:val="20"/>
              </w:rPr>
            </w:pPr>
          </w:p>
        </w:tc>
        <w:tc>
          <w:tcPr>
            <w:tcW w:w="992" w:type="dxa"/>
          </w:tcPr>
          <w:p w14:paraId="1DF7C686" w14:textId="53A5B3C7" w:rsidR="00AA27BA" w:rsidRPr="00AA27BA" w:rsidRDefault="00AA27BA" w:rsidP="00AA27BA">
            <w:pPr>
              <w:jc w:val="center"/>
              <w:rPr>
                <w:rFonts w:ascii="Arial Narrow" w:hAnsi="Arial Narrow"/>
                <w:szCs w:val="20"/>
              </w:rPr>
            </w:pPr>
            <w:r>
              <w:rPr>
                <w:rFonts w:ascii="Arial Narrow" w:hAnsi="Arial Narrow"/>
                <w:szCs w:val="20"/>
              </w:rPr>
              <w:t>NE</w:t>
            </w:r>
          </w:p>
        </w:tc>
        <w:tc>
          <w:tcPr>
            <w:tcW w:w="957" w:type="dxa"/>
          </w:tcPr>
          <w:p w14:paraId="7DBE88FA" w14:textId="77777777" w:rsidR="00EF746E" w:rsidRDefault="00EF746E" w:rsidP="0083421A">
            <w:pPr>
              <w:rPr>
                <w:rFonts w:ascii="Arial Narrow" w:hAnsi="Arial Narrow"/>
                <w:b/>
                <w:szCs w:val="20"/>
              </w:rPr>
            </w:pPr>
          </w:p>
          <w:p w14:paraId="539862C2" w14:textId="77777777" w:rsidR="00671966" w:rsidRDefault="00671966" w:rsidP="0083421A">
            <w:pPr>
              <w:rPr>
                <w:rFonts w:ascii="Arial Narrow" w:hAnsi="Arial Narrow"/>
                <w:b/>
                <w:szCs w:val="20"/>
              </w:rPr>
            </w:pPr>
          </w:p>
          <w:p w14:paraId="4587BFD2" w14:textId="6537FF25" w:rsidR="00671966" w:rsidRPr="00B67534" w:rsidRDefault="00671966" w:rsidP="0083421A">
            <w:pPr>
              <w:rPr>
                <w:rFonts w:ascii="Arial Narrow" w:hAnsi="Arial Narrow"/>
                <w:b/>
                <w:szCs w:val="20"/>
              </w:rPr>
            </w:pPr>
          </w:p>
        </w:tc>
      </w:tr>
      <w:tr w:rsidR="00EF746E" w:rsidRPr="00B67534" w14:paraId="42512627" w14:textId="77777777" w:rsidTr="00AA27BA">
        <w:tc>
          <w:tcPr>
            <w:tcW w:w="6912" w:type="dxa"/>
          </w:tcPr>
          <w:p w14:paraId="6031762D"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Možnost nastavitve vsaj  treh stopenj temperature barve, najmanj v razponu  4600 do 6000  K. 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993" w:type="dxa"/>
          </w:tcPr>
          <w:p w14:paraId="648F7489"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76A3F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7CAEF7" w14:textId="77777777" w:rsidR="00EF746E" w:rsidRPr="00B67534" w:rsidRDefault="00EF746E" w:rsidP="0083421A">
            <w:pPr>
              <w:rPr>
                <w:rFonts w:ascii="Arial Narrow" w:hAnsi="Arial Narrow"/>
                <w:b/>
                <w:szCs w:val="20"/>
              </w:rPr>
            </w:pPr>
          </w:p>
        </w:tc>
      </w:tr>
      <w:tr w:rsidR="00EF746E" w:rsidRPr="00ED37DD" w14:paraId="4F171BF7" w14:textId="77777777" w:rsidTr="00AA27BA">
        <w:tc>
          <w:tcPr>
            <w:tcW w:w="6912" w:type="dxa"/>
          </w:tcPr>
          <w:p w14:paraId="3E3179A3" w14:textId="5E498C9E" w:rsidR="00EF746E" w:rsidRPr="00ED37DD" w:rsidRDefault="00EF746E" w:rsidP="006E5DE4">
            <w:pPr>
              <w:pStyle w:val="Odstavekseznama"/>
              <w:numPr>
                <w:ilvl w:val="0"/>
                <w:numId w:val="37"/>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993" w:type="dxa"/>
          </w:tcPr>
          <w:p w14:paraId="0B144965" w14:textId="77777777" w:rsidR="00EF746E" w:rsidRPr="00ED37DD" w:rsidRDefault="00EF746E" w:rsidP="0083421A">
            <w:pPr>
              <w:jc w:val="center"/>
              <w:rPr>
                <w:rFonts w:ascii="Arial Narrow" w:hAnsi="Arial Narrow"/>
                <w:szCs w:val="20"/>
              </w:rPr>
            </w:pPr>
            <w:r w:rsidRPr="00ED37DD">
              <w:rPr>
                <w:rFonts w:ascii="Arial Narrow" w:hAnsi="Arial Narrow"/>
                <w:szCs w:val="20"/>
              </w:rPr>
              <w:t>DA</w:t>
            </w:r>
          </w:p>
        </w:tc>
        <w:tc>
          <w:tcPr>
            <w:tcW w:w="992" w:type="dxa"/>
          </w:tcPr>
          <w:p w14:paraId="24505FBD" w14:textId="77777777" w:rsidR="00EF746E" w:rsidRPr="00ED37DD" w:rsidRDefault="00EF746E" w:rsidP="0083421A">
            <w:pPr>
              <w:jc w:val="center"/>
              <w:rPr>
                <w:rFonts w:ascii="Arial Narrow" w:hAnsi="Arial Narrow"/>
                <w:szCs w:val="20"/>
              </w:rPr>
            </w:pPr>
            <w:r w:rsidRPr="00ED37DD">
              <w:rPr>
                <w:rFonts w:ascii="Arial Narrow" w:hAnsi="Arial Narrow"/>
                <w:szCs w:val="20"/>
              </w:rPr>
              <w:t>NE</w:t>
            </w:r>
          </w:p>
        </w:tc>
        <w:tc>
          <w:tcPr>
            <w:tcW w:w="957" w:type="dxa"/>
          </w:tcPr>
          <w:p w14:paraId="3A75AA68" w14:textId="77777777" w:rsidR="00EF746E" w:rsidRPr="00ED37DD" w:rsidRDefault="00EF746E" w:rsidP="0083421A">
            <w:pPr>
              <w:rPr>
                <w:rFonts w:ascii="Arial Narrow" w:hAnsi="Arial Narrow"/>
                <w:b/>
                <w:szCs w:val="20"/>
              </w:rPr>
            </w:pPr>
          </w:p>
        </w:tc>
      </w:tr>
      <w:tr w:rsidR="00EF746E" w:rsidRPr="00B67534" w14:paraId="7BE6213D" w14:textId="77777777" w:rsidTr="00AA27BA">
        <w:tc>
          <w:tcPr>
            <w:tcW w:w="6912" w:type="dxa"/>
          </w:tcPr>
          <w:p w14:paraId="4498B7CF" w14:textId="185BD86B" w:rsidR="00AE5794" w:rsidRPr="00AE5794" w:rsidRDefault="00671966" w:rsidP="00AE579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w:t>
            </w:r>
            <w:r w:rsidR="00EF746E">
              <w:rPr>
                <w:rFonts w:ascii="Arial Narrow" w:eastAsia="Times New Roman" w:hAnsi="Arial Narrow" w:cs="Calibri"/>
                <w:color w:val="000000"/>
                <w:szCs w:val="20"/>
              </w:rPr>
              <w:t xml:space="preserve"> za potrebe sterilizacije</w:t>
            </w:r>
          </w:p>
        </w:tc>
        <w:tc>
          <w:tcPr>
            <w:tcW w:w="993" w:type="dxa"/>
          </w:tcPr>
          <w:p w14:paraId="74CE6365" w14:textId="77777777" w:rsidR="00AE5794" w:rsidRDefault="00AE5794" w:rsidP="0083421A">
            <w:pPr>
              <w:jc w:val="center"/>
              <w:rPr>
                <w:rFonts w:ascii="Arial Narrow" w:hAnsi="Arial Narrow"/>
                <w:szCs w:val="20"/>
              </w:rPr>
            </w:pPr>
          </w:p>
          <w:p w14:paraId="31D05B50" w14:textId="33FC657E" w:rsidR="00EF746E" w:rsidRPr="00B67534" w:rsidRDefault="00AE5794" w:rsidP="0083421A">
            <w:pPr>
              <w:jc w:val="center"/>
              <w:rPr>
                <w:rFonts w:ascii="Arial Narrow" w:hAnsi="Arial Narrow"/>
                <w:szCs w:val="20"/>
              </w:rPr>
            </w:pPr>
            <w:r>
              <w:rPr>
                <w:rFonts w:ascii="Arial Narrow" w:hAnsi="Arial Narrow"/>
                <w:szCs w:val="20"/>
              </w:rPr>
              <w:t>DA</w:t>
            </w:r>
          </w:p>
        </w:tc>
        <w:tc>
          <w:tcPr>
            <w:tcW w:w="992" w:type="dxa"/>
          </w:tcPr>
          <w:p w14:paraId="1065DCAC" w14:textId="77777777" w:rsidR="00EF746E" w:rsidRDefault="00EF746E" w:rsidP="0083421A">
            <w:pPr>
              <w:jc w:val="center"/>
              <w:rPr>
                <w:rFonts w:ascii="Arial Narrow" w:hAnsi="Arial Narrow"/>
                <w:szCs w:val="20"/>
              </w:rPr>
            </w:pPr>
          </w:p>
          <w:p w14:paraId="214BE11C" w14:textId="25EECA76" w:rsidR="00AE5794" w:rsidRPr="00B67534" w:rsidRDefault="000A4EA6" w:rsidP="0083421A">
            <w:pPr>
              <w:jc w:val="center"/>
              <w:rPr>
                <w:rFonts w:ascii="Arial Narrow" w:hAnsi="Arial Narrow"/>
                <w:szCs w:val="20"/>
              </w:rPr>
            </w:pPr>
            <w:r>
              <w:rPr>
                <w:rFonts w:ascii="Arial Narrow" w:hAnsi="Arial Narrow"/>
                <w:szCs w:val="20"/>
              </w:rPr>
              <w:t>NE</w:t>
            </w:r>
          </w:p>
        </w:tc>
        <w:tc>
          <w:tcPr>
            <w:tcW w:w="957" w:type="dxa"/>
          </w:tcPr>
          <w:p w14:paraId="5407BC2B" w14:textId="77777777" w:rsidR="00EF746E" w:rsidRDefault="00EF746E" w:rsidP="0083421A">
            <w:pPr>
              <w:rPr>
                <w:rFonts w:ascii="Arial Narrow" w:hAnsi="Arial Narrow"/>
                <w:b/>
                <w:szCs w:val="20"/>
              </w:rPr>
            </w:pPr>
          </w:p>
          <w:p w14:paraId="7707A8DD" w14:textId="420EFCDF" w:rsidR="004C0EC8" w:rsidRPr="00B67534" w:rsidRDefault="004C0EC8" w:rsidP="0083421A">
            <w:pPr>
              <w:rPr>
                <w:rFonts w:ascii="Arial Narrow" w:hAnsi="Arial Narrow"/>
                <w:b/>
                <w:szCs w:val="20"/>
              </w:rPr>
            </w:pPr>
          </w:p>
        </w:tc>
      </w:tr>
      <w:tr w:rsidR="00804B44" w:rsidRPr="00B67534" w14:paraId="399E3ED9" w14:textId="77777777" w:rsidTr="007E5CF0">
        <w:tc>
          <w:tcPr>
            <w:tcW w:w="9854" w:type="dxa"/>
            <w:gridSpan w:val="4"/>
            <w:shd w:val="clear" w:color="auto" w:fill="DDDDDD"/>
          </w:tcPr>
          <w:p w14:paraId="486DDC03" w14:textId="4AC11F55" w:rsidR="00804B44" w:rsidRPr="00B67534" w:rsidRDefault="00804B44" w:rsidP="0083421A">
            <w:pPr>
              <w:rPr>
                <w:rFonts w:ascii="Arial Narrow" w:hAnsi="Arial Narrow"/>
                <w:b/>
                <w:szCs w:val="20"/>
              </w:rPr>
            </w:pPr>
            <w:r w:rsidRPr="00B67534">
              <w:rPr>
                <w:rFonts w:ascii="Arial Narrow" w:hAnsi="Arial Narrow"/>
                <w:szCs w:val="20"/>
              </w:rPr>
              <w:lastRenderedPageBreak/>
              <w:t>OSTALE TEHNIČNE ZAHTEVE</w:t>
            </w:r>
          </w:p>
        </w:tc>
      </w:tr>
      <w:tr w:rsidR="00EF746E" w:rsidRPr="00B67534" w14:paraId="5DF816F3" w14:textId="77777777" w:rsidTr="00AA27BA">
        <w:tc>
          <w:tcPr>
            <w:tcW w:w="6912" w:type="dxa"/>
          </w:tcPr>
          <w:p w14:paraId="06DDE9EB"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993" w:type="dxa"/>
          </w:tcPr>
          <w:p w14:paraId="0A63A31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B75084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3CB0127" w14:textId="77777777" w:rsidR="00EF746E" w:rsidRPr="00B67534" w:rsidRDefault="00EF746E" w:rsidP="0083421A">
            <w:pPr>
              <w:rPr>
                <w:rFonts w:ascii="Arial Narrow" w:hAnsi="Arial Narrow"/>
                <w:b/>
                <w:szCs w:val="20"/>
              </w:rPr>
            </w:pPr>
          </w:p>
        </w:tc>
      </w:tr>
      <w:tr w:rsidR="00EF746E" w:rsidRPr="00B67534" w14:paraId="36BB05F1" w14:textId="77777777" w:rsidTr="00AA27BA">
        <w:tc>
          <w:tcPr>
            <w:tcW w:w="6912" w:type="dxa"/>
          </w:tcPr>
          <w:p w14:paraId="119543B1"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993" w:type="dxa"/>
          </w:tcPr>
          <w:p w14:paraId="2652A7D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BFE4C22"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5BB8A71" w14:textId="77777777" w:rsidR="00EF746E" w:rsidRPr="00B67534" w:rsidRDefault="00EF746E" w:rsidP="0083421A">
            <w:pPr>
              <w:rPr>
                <w:rFonts w:ascii="Arial Narrow" w:hAnsi="Arial Narrow"/>
                <w:b/>
                <w:szCs w:val="20"/>
              </w:rPr>
            </w:pPr>
          </w:p>
        </w:tc>
      </w:tr>
      <w:tr w:rsidR="00EF746E" w:rsidRPr="00B67534" w14:paraId="7013334E" w14:textId="77777777" w:rsidTr="00AA27BA">
        <w:tc>
          <w:tcPr>
            <w:tcW w:w="6912" w:type="dxa"/>
          </w:tcPr>
          <w:p w14:paraId="3FDFAFD0"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993" w:type="dxa"/>
          </w:tcPr>
          <w:p w14:paraId="0368A06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FDF0B40"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ABF830D" w14:textId="77777777" w:rsidR="00EF746E" w:rsidRPr="00B67534" w:rsidRDefault="00EF746E" w:rsidP="0083421A">
            <w:pPr>
              <w:rPr>
                <w:rFonts w:ascii="Arial Narrow" w:hAnsi="Arial Narrow"/>
                <w:b/>
                <w:szCs w:val="20"/>
              </w:rPr>
            </w:pPr>
          </w:p>
        </w:tc>
      </w:tr>
      <w:tr w:rsidR="00EF746E" w:rsidRPr="00B67534" w14:paraId="7DA531F9" w14:textId="77777777" w:rsidTr="00AA27BA">
        <w:tc>
          <w:tcPr>
            <w:tcW w:w="6912" w:type="dxa"/>
          </w:tcPr>
          <w:p w14:paraId="2BA43046"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993" w:type="dxa"/>
          </w:tcPr>
          <w:p w14:paraId="54DCA780"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12AA9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7269168" w14:textId="77777777" w:rsidR="00EF746E" w:rsidRPr="00B67534" w:rsidRDefault="00EF746E" w:rsidP="0083421A">
            <w:pPr>
              <w:rPr>
                <w:rFonts w:ascii="Arial Narrow" w:hAnsi="Arial Narrow"/>
                <w:b/>
                <w:szCs w:val="20"/>
              </w:rPr>
            </w:pPr>
          </w:p>
        </w:tc>
      </w:tr>
      <w:tr w:rsidR="00EF746E" w:rsidRPr="00B67534" w14:paraId="607304D1" w14:textId="77777777" w:rsidTr="00AA27BA">
        <w:tc>
          <w:tcPr>
            <w:tcW w:w="6912" w:type="dxa"/>
          </w:tcPr>
          <w:p w14:paraId="457B0C93"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Za izpiranje pljuvalnika naj se uporablja voda, ki ne potuje preko dezinfekcije</w:t>
            </w:r>
          </w:p>
        </w:tc>
        <w:tc>
          <w:tcPr>
            <w:tcW w:w="993" w:type="dxa"/>
          </w:tcPr>
          <w:p w14:paraId="1C9E4BA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FC82C5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D5AD390" w14:textId="77777777" w:rsidR="00EF746E" w:rsidRPr="00B67534" w:rsidRDefault="00EF746E" w:rsidP="0083421A">
            <w:pPr>
              <w:rPr>
                <w:rFonts w:ascii="Arial Narrow" w:hAnsi="Arial Narrow"/>
                <w:b/>
                <w:szCs w:val="20"/>
              </w:rPr>
            </w:pPr>
          </w:p>
        </w:tc>
      </w:tr>
      <w:tr w:rsidR="00EF746E" w:rsidRPr="00B67534" w14:paraId="4BDC3481" w14:textId="77777777" w:rsidTr="00AA27BA">
        <w:tc>
          <w:tcPr>
            <w:tcW w:w="6912" w:type="dxa"/>
          </w:tcPr>
          <w:p w14:paraId="378CA70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993" w:type="dxa"/>
          </w:tcPr>
          <w:p w14:paraId="29F0C75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51BD129"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733DE18" w14:textId="77777777" w:rsidR="00EF746E" w:rsidRPr="00B67534" w:rsidRDefault="00EF746E" w:rsidP="0083421A">
            <w:pPr>
              <w:rPr>
                <w:rFonts w:ascii="Arial Narrow" w:hAnsi="Arial Narrow"/>
                <w:b/>
                <w:szCs w:val="20"/>
              </w:rPr>
            </w:pPr>
          </w:p>
        </w:tc>
      </w:tr>
      <w:tr w:rsidR="00EF746E" w:rsidRPr="00B67534" w14:paraId="3759317F" w14:textId="77777777" w:rsidTr="00AA27BA">
        <w:tc>
          <w:tcPr>
            <w:tcW w:w="6912" w:type="dxa"/>
          </w:tcPr>
          <w:p w14:paraId="59D7276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993" w:type="dxa"/>
          </w:tcPr>
          <w:p w14:paraId="2E0EB15F"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4B74A07"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69FB115" w14:textId="77777777" w:rsidR="00EF746E" w:rsidRPr="00B67534" w:rsidRDefault="00EF746E" w:rsidP="0083421A">
            <w:pPr>
              <w:rPr>
                <w:rFonts w:ascii="Arial Narrow" w:hAnsi="Arial Narrow"/>
                <w:b/>
                <w:szCs w:val="20"/>
              </w:rPr>
            </w:pPr>
          </w:p>
        </w:tc>
      </w:tr>
      <w:tr w:rsidR="00EF746E" w:rsidRPr="00B67534" w14:paraId="3F3833AC" w14:textId="77777777" w:rsidTr="00AA27BA">
        <w:tc>
          <w:tcPr>
            <w:tcW w:w="6912" w:type="dxa"/>
          </w:tcPr>
          <w:p w14:paraId="73CC97D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993" w:type="dxa"/>
          </w:tcPr>
          <w:p w14:paraId="0AE9467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240B10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6D407B2" w14:textId="77777777" w:rsidR="00EF746E" w:rsidRPr="00B67534" w:rsidRDefault="00EF746E" w:rsidP="0083421A">
            <w:pPr>
              <w:rPr>
                <w:rFonts w:ascii="Arial Narrow" w:hAnsi="Arial Narrow"/>
                <w:b/>
                <w:szCs w:val="20"/>
              </w:rPr>
            </w:pPr>
          </w:p>
        </w:tc>
      </w:tr>
      <w:tr w:rsidR="00EF746E" w:rsidRPr="00B67534" w14:paraId="3494EA23" w14:textId="77777777" w:rsidTr="00AA27BA">
        <w:tc>
          <w:tcPr>
            <w:tcW w:w="6912" w:type="dxa"/>
          </w:tcPr>
          <w:p w14:paraId="6A2318A3"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nadgradnje enega izmed </w:t>
            </w:r>
            <w:proofErr w:type="spellStart"/>
            <w:r>
              <w:rPr>
                <w:rFonts w:ascii="Arial Narrow" w:eastAsia="Times New Roman" w:hAnsi="Arial Narrow" w:cs="Calibri"/>
                <w:color w:val="000000"/>
                <w:szCs w:val="20"/>
              </w:rPr>
              <w:t>mikromotorjev</w:t>
            </w:r>
            <w:proofErr w:type="spellEnd"/>
            <w:r>
              <w:rPr>
                <w:rFonts w:ascii="Arial Narrow" w:eastAsia="Times New Roman" w:hAnsi="Arial Narrow" w:cs="Calibri"/>
                <w:color w:val="000000"/>
                <w:szCs w:val="20"/>
              </w:rPr>
              <w:t xml:space="preserve"> z ENDO funkcijo za strojno širjenje koreninskih kanalov, če ta funkcionalnost  ni že  vključena v sklopu ponujenega modela</w:t>
            </w:r>
          </w:p>
        </w:tc>
        <w:tc>
          <w:tcPr>
            <w:tcW w:w="993" w:type="dxa"/>
          </w:tcPr>
          <w:p w14:paraId="4DE798F0" w14:textId="77777777" w:rsidR="00AE5794" w:rsidRDefault="00AE5794" w:rsidP="0083421A">
            <w:pPr>
              <w:jc w:val="center"/>
              <w:rPr>
                <w:rFonts w:ascii="Arial Narrow" w:hAnsi="Arial Narrow"/>
                <w:szCs w:val="20"/>
              </w:rPr>
            </w:pPr>
          </w:p>
          <w:p w14:paraId="5F75062C" w14:textId="168A2CDB"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7517510" w14:textId="77777777" w:rsidR="00AE5794" w:rsidRDefault="00AE5794" w:rsidP="0083421A">
            <w:pPr>
              <w:jc w:val="center"/>
              <w:rPr>
                <w:rFonts w:ascii="Arial Narrow" w:hAnsi="Arial Narrow"/>
                <w:szCs w:val="20"/>
              </w:rPr>
            </w:pPr>
          </w:p>
          <w:p w14:paraId="277AA179" w14:textId="48E2FEB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691707B" w14:textId="77777777" w:rsidR="00EF746E" w:rsidRPr="00B67534" w:rsidRDefault="00EF746E" w:rsidP="0083421A">
            <w:pPr>
              <w:rPr>
                <w:rFonts w:ascii="Arial Narrow" w:hAnsi="Arial Narrow"/>
                <w:b/>
                <w:szCs w:val="20"/>
              </w:rPr>
            </w:pPr>
          </w:p>
        </w:tc>
      </w:tr>
      <w:tr w:rsidR="00E31251" w:rsidRPr="00B67534" w14:paraId="72DD7D8F" w14:textId="77777777" w:rsidTr="00AA27BA">
        <w:tc>
          <w:tcPr>
            <w:tcW w:w="6912" w:type="dxa"/>
          </w:tcPr>
          <w:p w14:paraId="585EE5E1" w14:textId="2C42389C" w:rsidR="00E31251" w:rsidRPr="00E31251" w:rsidRDefault="00E31251" w:rsidP="00E31251">
            <w:pPr>
              <w:pStyle w:val="Navadensplet"/>
              <w:numPr>
                <w:ilvl w:val="0"/>
                <w:numId w:val="37"/>
              </w:numPr>
              <w:rPr>
                <w:rFonts w:ascii="Arial Narrow" w:hAnsi="Arial Narrow"/>
                <w:sz w:val="20"/>
                <w:szCs w:val="20"/>
              </w:rPr>
            </w:pPr>
            <w:proofErr w:type="spellStart"/>
            <w:r w:rsidRPr="00E31251">
              <w:rPr>
                <w:rFonts w:ascii="Arial Narrow" w:hAnsi="Arial Narrow"/>
                <w:sz w:val="20"/>
                <w:szCs w:val="20"/>
              </w:rPr>
              <w:t>Mikromotor</w:t>
            </w:r>
            <w:proofErr w:type="spellEnd"/>
            <w:r w:rsidRPr="00E31251">
              <w:rPr>
                <w:rFonts w:ascii="Arial Narrow" w:hAnsi="Arial Narrow"/>
                <w:sz w:val="20"/>
                <w:szCs w:val="20"/>
              </w:rPr>
              <w:t xml:space="preserve"> in turbina morata imeti možnost dela s hladilnim sredstvom ali brez, pri čemer je hladilno sredstvo ali samo zrak ali samo voda</w:t>
            </w:r>
          </w:p>
        </w:tc>
        <w:tc>
          <w:tcPr>
            <w:tcW w:w="993" w:type="dxa"/>
          </w:tcPr>
          <w:p w14:paraId="0A2AA3E5" w14:textId="77777777" w:rsidR="00E31251" w:rsidRDefault="00E31251" w:rsidP="0083421A">
            <w:pPr>
              <w:jc w:val="center"/>
              <w:rPr>
                <w:rFonts w:ascii="Arial Narrow" w:hAnsi="Arial Narrow"/>
                <w:szCs w:val="20"/>
              </w:rPr>
            </w:pPr>
          </w:p>
          <w:p w14:paraId="4BA5C473" w14:textId="095BD885" w:rsidR="00E31251" w:rsidRDefault="00E31251" w:rsidP="0083421A">
            <w:pPr>
              <w:jc w:val="center"/>
              <w:rPr>
                <w:rFonts w:ascii="Arial Narrow" w:hAnsi="Arial Narrow"/>
                <w:szCs w:val="20"/>
              </w:rPr>
            </w:pPr>
            <w:r>
              <w:rPr>
                <w:rFonts w:ascii="Arial Narrow" w:hAnsi="Arial Narrow"/>
                <w:szCs w:val="20"/>
              </w:rPr>
              <w:t>DA</w:t>
            </w:r>
          </w:p>
        </w:tc>
        <w:tc>
          <w:tcPr>
            <w:tcW w:w="992" w:type="dxa"/>
          </w:tcPr>
          <w:p w14:paraId="1E270AEB" w14:textId="77777777" w:rsidR="00E31251" w:rsidRDefault="00E31251" w:rsidP="0083421A">
            <w:pPr>
              <w:jc w:val="center"/>
              <w:rPr>
                <w:rFonts w:ascii="Arial Narrow" w:hAnsi="Arial Narrow"/>
                <w:szCs w:val="20"/>
              </w:rPr>
            </w:pPr>
          </w:p>
          <w:p w14:paraId="316E5635" w14:textId="11B58054" w:rsidR="00E31251" w:rsidRDefault="00E31251" w:rsidP="0083421A">
            <w:pPr>
              <w:jc w:val="center"/>
              <w:rPr>
                <w:rFonts w:ascii="Arial Narrow" w:hAnsi="Arial Narrow"/>
                <w:szCs w:val="20"/>
              </w:rPr>
            </w:pPr>
            <w:r>
              <w:rPr>
                <w:rFonts w:ascii="Arial Narrow" w:hAnsi="Arial Narrow"/>
                <w:szCs w:val="20"/>
              </w:rPr>
              <w:t>NE</w:t>
            </w:r>
          </w:p>
        </w:tc>
        <w:tc>
          <w:tcPr>
            <w:tcW w:w="957" w:type="dxa"/>
          </w:tcPr>
          <w:p w14:paraId="70EDEE57" w14:textId="77777777" w:rsidR="00E31251" w:rsidRPr="00B67534" w:rsidRDefault="00E31251" w:rsidP="0083421A">
            <w:pPr>
              <w:rPr>
                <w:rFonts w:ascii="Arial Narrow" w:hAnsi="Arial Narrow"/>
                <w:b/>
                <w:szCs w:val="20"/>
              </w:rPr>
            </w:pPr>
          </w:p>
        </w:tc>
      </w:tr>
    </w:tbl>
    <w:p w14:paraId="6E5A0FAC" w14:textId="77777777" w:rsidR="00EF746E" w:rsidRPr="00B67534" w:rsidRDefault="00EF746E" w:rsidP="00EF746E">
      <w:pPr>
        <w:rPr>
          <w:rFonts w:ascii="Arial Narrow" w:hAnsi="Arial Narrow"/>
          <w:szCs w:val="20"/>
        </w:rPr>
      </w:pPr>
    </w:p>
    <w:p w14:paraId="1018392A" w14:textId="77777777" w:rsidR="00EF746E" w:rsidRPr="00B67534" w:rsidRDefault="00EF746E" w:rsidP="00EF746E">
      <w:pPr>
        <w:rPr>
          <w:rFonts w:ascii="Arial Narrow" w:hAnsi="Arial Narrow"/>
          <w:szCs w:val="20"/>
        </w:rPr>
      </w:pPr>
    </w:p>
    <w:p w14:paraId="0C55C785" w14:textId="77777777" w:rsidR="00EF746E" w:rsidRPr="00BF68EF" w:rsidRDefault="00EF746E" w:rsidP="00EF746E">
      <w:pPr>
        <w:rPr>
          <w:rFonts w:ascii="Arial Narrow" w:hAnsi="Arial Narrow"/>
        </w:rPr>
      </w:pPr>
      <w:r>
        <w:rPr>
          <w:rFonts w:ascii="Arial Narrow" w:hAnsi="Arial Narrow"/>
        </w:rPr>
        <w:t>Ponudba je veljavna do:</w:t>
      </w:r>
    </w:p>
    <w:p w14:paraId="51D3E2D3" w14:textId="77777777" w:rsidR="00EF746E" w:rsidRDefault="00EF746E" w:rsidP="00EF746E">
      <w:pPr>
        <w:rPr>
          <w:rFonts w:ascii="Arial Narrow" w:hAnsi="Arial Narrow"/>
        </w:rPr>
      </w:pPr>
    </w:p>
    <w:p w14:paraId="48B1AA9E" w14:textId="77777777" w:rsidR="00EF746E" w:rsidRDefault="00EF746E" w:rsidP="00EF746E">
      <w:pPr>
        <w:rPr>
          <w:rFonts w:ascii="Arial Narrow" w:hAnsi="Arial Narrow"/>
        </w:rPr>
      </w:pPr>
    </w:p>
    <w:p w14:paraId="62EB53CD" w14:textId="77777777" w:rsidR="00EF746E" w:rsidRDefault="00EF746E" w:rsidP="00EF746E">
      <w:pPr>
        <w:rPr>
          <w:rFonts w:ascii="Arial Narrow" w:hAnsi="Arial Narrow"/>
        </w:rPr>
      </w:pPr>
    </w:p>
    <w:p w14:paraId="78FAC898" w14:textId="04ACFDF0" w:rsidR="00EF746E"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7B969EAD" w14:textId="5C524AEA" w:rsidR="00EF746E" w:rsidRDefault="00EF746E">
      <w:pPr>
        <w:spacing w:line="240" w:lineRule="auto"/>
        <w:jc w:val="left"/>
        <w:rPr>
          <w:rFonts w:ascii="Arial Narrow" w:hAnsi="Arial Narrow"/>
        </w:rPr>
      </w:pPr>
      <w:r>
        <w:rPr>
          <w:rFonts w:ascii="Arial Narrow" w:hAnsi="Arial Narrow"/>
        </w:rPr>
        <w:br w:type="page"/>
      </w:r>
    </w:p>
    <w:p w14:paraId="5C10DB88" w14:textId="77777777" w:rsidR="00EF746E" w:rsidRPr="00BF68EF" w:rsidRDefault="00EF746E" w:rsidP="00EF746E">
      <w:pPr>
        <w:rPr>
          <w:rFonts w:ascii="Arial Narrow" w:hAnsi="Arial Narrow"/>
        </w:rPr>
      </w:pPr>
    </w:p>
    <w:p w14:paraId="47EE695A" w14:textId="77777777" w:rsidR="00EF746E" w:rsidRDefault="00EF746E" w:rsidP="00EF746E">
      <w:pPr>
        <w:rPr>
          <w:rFonts w:ascii="Arial Narrow" w:hAnsi="Arial Narrow"/>
          <w:szCs w:val="20"/>
        </w:rPr>
      </w:pPr>
    </w:p>
    <w:p w14:paraId="204C7E89"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19F0345"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3C4D3C11"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7A06356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B3AEF4E" w14:textId="77777777" w:rsidR="00EF746E" w:rsidRPr="007009DB" w:rsidRDefault="00EF746E" w:rsidP="00EF746E">
      <w:pPr>
        <w:rPr>
          <w:rFonts w:ascii="Arial Narrow" w:hAnsi="Arial Narrow"/>
          <w:szCs w:val="20"/>
        </w:rPr>
      </w:pPr>
    </w:p>
    <w:p w14:paraId="7EFB632A" w14:textId="51101AD0"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0D184EAD" w14:textId="796A52C1" w:rsidR="00EF746E" w:rsidRPr="008A55EB" w:rsidRDefault="00EF746E" w:rsidP="00EF746E">
      <w:pPr>
        <w:ind w:right="-1"/>
        <w:jc w:val="center"/>
        <w:rPr>
          <w:rFonts w:ascii="Arial Narrow" w:hAnsi="Arial Narrow"/>
          <w:b/>
          <w:sz w:val="22"/>
        </w:rPr>
      </w:pPr>
      <w:r w:rsidRPr="00A35DD3">
        <w:rPr>
          <w:rFonts w:ascii="Arial Narrow" w:hAnsi="Arial Narrow"/>
          <w:b/>
          <w:sz w:val="22"/>
        </w:rPr>
        <w:t xml:space="preserve">ZOBOZDRAVSTVNIŠKI STOL, </w:t>
      </w:r>
      <w:r w:rsidR="00A35DD3" w:rsidRPr="00A35DD3">
        <w:rPr>
          <w:rFonts w:ascii="Arial Narrow" w:hAnsi="Arial Narrow"/>
          <w:b/>
          <w:sz w:val="22"/>
        </w:rPr>
        <w:t>2</w:t>
      </w:r>
      <w:r w:rsidRPr="00A35DD3">
        <w:rPr>
          <w:rFonts w:ascii="Arial Narrow" w:hAnsi="Arial Narrow"/>
          <w:b/>
          <w:sz w:val="22"/>
        </w:rPr>
        <w:t>. SKLOP</w:t>
      </w:r>
    </w:p>
    <w:p w14:paraId="788F059B" w14:textId="77777777" w:rsidR="00EF746E" w:rsidRDefault="00EF746E" w:rsidP="00EF746E">
      <w:pPr>
        <w:ind w:right="-1"/>
        <w:rPr>
          <w:rFonts w:ascii="Arial Narrow" w:hAnsi="Arial Narrow"/>
          <w:szCs w:val="20"/>
        </w:rPr>
      </w:pPr>
      <w:r>
        <w:rPr>
          <w:rFonts w:ascii="Arial Narrow" w:hAnsi="Arial Narrow"/>
          <w:szCs w:val="20"/>
        </w:rPr>
        <w:t>Vsi aparati:</w:t>
      </w:r>
    </w:p>
    <w:p w14:paraId="21D70572" w14:textId="42777FF9"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w:t>
      </w:r>
      <w:r w:rsidR="00262CB3">
        <w:rPr>
          <w:rFonts w:ascii="Arial Narrow" w:hAnsi="Arial Narrow"/>
          <w:szCs w:val="20"/>
        </w:rPr>
        <w:t>, proizvodno leto 2023</w:t>
      </w:r>
      <w:r w:rsidRPr="00A215FE">
        <w:rPr>
          <w:rFonts w:ascii="Arial Narrow" w:hAnsi="Arial Narrow"/>
          <w:szCs w:val="20"/>
        </w:rPr>
        <w:t xml:space="preserve"> (iz tekoče proizvodnje in neuporabljen, ne sme biti demonstracijski model)</w:t>
      </w:r>
    </w:p>
    <w:p w14:paraId="50F89CE3" w14:textId="1615F86A"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w:t>
      </w:r>
      <w:r w:rsidR="00DE0C5D" w:rsidRPr="00DE0C5D">
        <w:rPr>
          <w:rFonts w:ascii="Arial Narrow" w:hAnsi="Arial Narrow"/>
          <w:szCs w:val="20"/>
        </w:rPr>
        <w:t xml:space="preserve"> </w:t>
      </w:r>
      <w:r w:rsidR="00DE0C5D">
        <w:rPr>
          <w:rFonts w:ascii="Arial Narrow" w:hAnsi="Arial Narrow"/>
          <w:szCs w:val="20"/>
        </w:rPr>
        <w:t>vanj ne sme biti nobenih nepooblaščenih posegov s strani dobavitelja oziroma tretje osebe, ki ni proizvajalec stroja.</w:t>
      </w:r>
    </w:p>
    <w:p w14:paraId="6CA78C53" w14:textId="7D7551CA" w:rsidR="00EF746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p w14:paraId="72BF4083" w14:textId="77777777" w:rsidR="00EF746E" w:rsidRPr="006D116B" w:rsidRDefault="00EF746E" w:rsidP="00EF746E">
      <w:pPr>
        <w:ind w:right="-1"/>
        <w:rPr>
          <w:rFonts w:ascii="Arial Narrow" w:hAnsi="Arial Narrow"/>
          <w:szCs w:val="2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7032559A" w14:textId="77777777" w:rsidTr="008A55EB">
        <w:tc>
          <w:tcPr>
            <w:tcW w:w="534" w:type="dxa"/>
            <w:tcBorders>
              <w:top w:val="single" w:sz="4" w:space="0" w:color="000000"/>
              <w:left w:val="single" w:sz="4" w:space="0" w:color="000000"/>
              <w:bottom w:val="single" w:sz="4" w:space="0" w:color="000000"/>
              <w:right w:val="single" w:sz="4" w:space="0" w:color="000000"/>
            </w:tcBorders>
          </w:tcPr>
          <w:p w14:paraId="2E1AE53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58D934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1FC19B1B"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680FC8"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38F3FDA" w14:textId="77777777" w:rsidTr="008A55EB">
        <w:tc>
          <w:tcPr>
            <w:tcW w:w="534" w:type="dxa"/>
            <w:tcBorders>
              <w:top w:val="single" w:sz="4" w:space="0" w:color="000000"/>
              <w:left w:val="single" w:sz="4" w:space="0" w:color="000000"/>
              <w:bottom w:val="single" w:sz="4" w:space="0" w:color="auto"/>
              <w:right w:val="single" w:sz="4" w:space="0" w:color="000000"/>
            </w:tcBorders>
          </w:tcPr>
          <w:p w14:paraId="560AEF01" w14:textId="77777777" w:rsidR="00EF746E" w:rsidRPr="007009DB" w:rsidRDefault="00EF746E" w:rsidP="0083421A">
            <w:pPr>
              <w:rPr>
                <w:rFonts w:ascii="Arial Narrow" w:hAnsi="Arial Narrow"/>
                <w:b/>
                <w:szCs w:val="20"/>
              </w:rPr>
            </w:pPr>
          </w:p>
          <w:p w14:paraId="7C7FCF27" w14:textId="77777777" w:rsidR="00EF746E" w:rsidRDefault="00EF746E" w:rsidP="0083421A">
            <w:pPr>
              <w:rPr>
                <w:rFonts w:ascii="Arial Narrow" w:hAnsi="Arial Narrow"/>
                <w:b/>
                <w:szCs w:val="20"/>
              </w:rPr>
            </w:pPr>
          </w:p>
          <w:p w14:paraId="4E3B0A8C"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A106E9B" w14:textId="77777777" w:rsidR="00EF746E" w:rsidRPr="007009DB" w:rsidRDefault="00EF746E" w:rsidP="0083421A">
            <w:pPr>
              <w:rPr>
                <w:rFonts w:ascii="Arial Narrow" w:hAnsi="Arial Narrow"/>
                <w:b/>
                <w:szCs w:val="20"/>
              </w:rPr>
            </w:pPr>
          </w:p>
          <w:p w14:paraId="737010AA" w14:textId="7F26E84B"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2D3C3A3A"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7A928F45" w14:textId="77777777" w:rsidR="00EF746E" w:rsidRPr="00A35DD3" w:rsidRDefault="00EF746E" w:rsidP="0083421A">
            <w:pPr>
              <w:ind w:right="-1"/>
              <w:rPr>
                <w:rFonts w:ascii="Arial Narrow" w:hAnsi="Arial Narrow"/>
                <w:b/>
                <w:szCs w:val="20"/>
              </w:rPr>
            </w:pPr>
          </w:p>
        </w:tc>
      </w:tr>
      <w:tr w:rsidR="00EF746E" w:rsidRPr="007009DB" w14:paraId="2A99ABE8" w14:textId="77777777" w:rsidTr="008A55EB">
        <w:tc>
          <w:tcPr>
            <w:tcW w:w="534" w:type="dxa"/>
            <w:tcBorders>
              <w:top w:val="single" w:sz="4" w:space="0" w:color="000000"/>
              <w:left w:val="single" w:sz="4" w:space="0" w:color="000000"/>
              <w:bottom w:val="single" w:sz="4" w:space="0" w:color="auto"/>
              <w:right w:val="single" w:sz="4" w:space="0" w:color="000000"/>
            </w:tcBorders>
          </w:tcPr>
          <w:p w14:paraId="09917CB8"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2D6A4F40" w14:textId="77777777" w:rsidR="00EF746E" w:rsidRPr="00A35DD3" w:rsidRDefault="00EF746E" w:rsidP="0083421A">
            <w:pPr>
              <w:rPr>
                <w:rFonts w:ascii="Arial Narrow" w:hAnsi="Arial Narrow"/>
                <w:b/>
                <w:szCs w:val="20"/>
              </w:rPr>
            </w:pPr>
          </w:p>
          <w:p w14:paraId="626F0AC3" w14:textId="560A61B2"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 xml:space="preserve">29 </w:t>
            </w:r>
            <w:r w:rsidR="00A35DD3" w:rsidRPr="00A35DD3">
              <w:rPr>
                <w:rFonts w:ascii="Arial Narrow" w:hAnsi="Arial Narrow"/>
                <w:b/>
                <w:szCs w:val="20"/>
              </w:rPr>
              <w:t>kos</w:t>
            </w:r>
            <w:r w:rsidRPr="00A35DD3">
              <w:rPr>
                <w:rFonts w:ascii="Arial Narrow" w:hAnsi="Arial Narrow"/>
                <w:b/>
                <w:szCs w:val="20"/>
              </w:rPr>
              <w:t xml:space="preserve"> zobozdravniški stol</w:t>
            </w:r>
          </w:p>
          <w:p w14:paraId="58FCC3BD"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73EE0E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0EBE0385" w14:textId="77777777" w:rsidR="00EF746E" w:rsidRPr="007009DB" w:rsidRDefault="00EF746E" w:rsidP="0083421A">
            <w:pPr>
              <w:ind w:right="-1"/>
              <w:rPr>
                <w:rFonts w:ascii="Arial Narrow" w:hAnsi="Arial Narrow"/>
                <w:b/>
                <w:szCs w:val="20"/>
              </w:rPr>
            </w:pPr>
          </w:p>
        </w:tc>
      </w:tr>
      <w:tr w:rsidR="00EF746E" w:rsidRPr="007009DB" w14:paraId="4E80E981"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6464ABA9" w14:textId="77777777" w:rsidR="00EF746E" w:rsidRDefault="00EF746E" w:rsidP="0083421A">
            <w:pPr>
              <w:ind w:right="-1"/>
              <w:rPr>
                <w:rFonts w:ascii="Arial Narrow" w:hAnsi="Arial Narrow"/>
                <w:b/>
                <w:szCs w:val="20"/>
              </w:rPr>
            </w:pPr>
          </w:p>
          <w:p w14:paraId="051A5E12"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5F978CB0" w14:textId="77777777" w:rsidR="00EF746E" w:rsidRDefault="00EF746E" w:rsidP="0083421A">
            <w:pPr>
              <w:ind w:right="-1"/>
              <w:rPr>
                <w:rFonts w:ascii="Arial Narrow" w:hAnsi="Arial Narrow"/>
                <w:b/>
                <w:szCs w:val="20"/>
              </w:rPr>
            </w:pPr>
          </w:p>
          <w:p w14:paraId="53FD25F6" w14:textId="249EFB3B" w:rsidR="00EF746E" w:rsidRDefault="00010184" w:rsidP="0083421A">
            <w:pPr>
              <w:ind w:right="-1"/>
              <w:rPr>
                <w:rFonts w:ascii="Arial Narrow" w:hAnsi="Arial Narrow"/>
                <w:b/>
                <w:szCs w:val="20"/>
              </w:rPr>
            </w:pPr>
            <w:proofErr w:type="spellStart"/>
            <w:r>
              <w:rPr>
                <w:rFonts w:ascii="Arial Narrow" w:hAnsi="Arial Narrow"/>
                <w:b/>
                <w:szCs w:val="20"/>
              </w:rPr>
              <w:t>Proizvajelec</w:t>
            </w:r>
            <w:proofErr w:type="spellEnd"/>
            <w:r w:rsidR="00EF746E">
              <w:rPr>
                <w:rFonts w:ascii="Arial Narrow" w:hAnsi="Arial Narrow"/>
                <w:b/>
                <w:szCs w:val="20"/>
              </w:rPr>
              <w:t>: ____________________________________________________________________________________________</w:t>
            </w:r>
          </w:p>
          <w:p w14:paraId="31A62908" w14:textId="77777777" w:rsidR="00EF746E" w:rsidRPr="007009DB" w:rsidRDefault="00EF746E" w:rsidP="0083421A">
            <w:pPr>
              <w:ind w:right="-1"/>
              <w:rPr>
                <w:rFonts w:ascii="Arial Narrow" w:hAnsi="Arial Narrow"/>
                <w:b/>
                <w:szCs w:val="20"/>
              </w:rPr>
            </w:pPr>
          </w:p>
        </w:tc>
      </w:tr>
      <w:tr w:rsidR="00EF746E" w:rsidRPr="00ED37DD" w14:paraId="042642E9"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428ACC49" w14:textId="77777777" w:rsidR="00EF746E" w:rsidRPr="00ED37DD" w:rsidRDefault="00EF746E" w:rsidP="0083421A">
            <w:pPr>
              <w:rPr>
                <w:rFonts w:ascii="Arial Narrow" w:hAnsi="Arial Narrow"/>
                <w:b/>
                <w:szCs w:val="20"/>
              </w:rPr>
            </w:pPr>
          </w:p>
          <w:p w14:paraId="61CBDEDD"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6531B60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3F20FA0B" w14:textId="77777777" w:rsidR="00EF746E" w:rsidRPr="00ED37DD" w:rsidRDefault="00EF746E" w:rsidP="0083421A">
            <w:pPr>
              <w:rPr>
                <w:rFonts w:ascii="Arial Narrow" w:hAnsi="Arial Narrow"/>
                <w:b/>
                <w:szCs w:val="20"/>
              </w:rPr>
            </w:pPr>
          </w:p>
          <w:p w14:paraId="6F25471E"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4AE1A59B"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1"/>
        <w:gridCol w:w="1134"/>
        <w:gridCol w:w="992"/>
        <w:gridCol w:w="957"/>
      </w:tblGrid>
      <w:tr w:rsidR="00EF746E" w:rsidRPr="000D3B4F" w14:paraId="07E598DE" w14:textId="77777777" w:rsidTr="002E7E60">
        <w:tc>
          <w:tcPr>
            <w:tcW w:w="6771" w:type="dxa"/>
            <w:tcBorders>
              <w:right w:val="single" w:sz="4" w:space="0" w:color="auto"/>
            </w:tcBorders>
          </w:tcPr>
          <w:p w14:paraId="4D9B17A8"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1134" w:type="dxa"/>
            <w:tcBorders>
              <w:top w:val="single" w:sz="4" w:space="0" w:color="auto"/>
              <w:left w:val="single" w:sz="4" w:space="0" w:color="auto"/>
              <w:bottom w:val="single" w:sz="4" w:space="0" w:color="auto"/>
              <w:right w:val="nil"/>
            </w:tcBorders>
          </w:tcPr>
          <w:p w14:paraId="51E75488"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2A2D0B4"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2B2D676D"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F866A1" w:rsidRPr="000D3B4F" w14:paraId="4212B1A8" w14:textId="77777777" w:rsidTr="00F866A1">
        <w:tc>
          <w:tcPr>
            <w:tcW w:w="9854" w:type="dxa"/>
            <w:gridSpan w:val="4"/>
            <w:tcBorders>
              <w:right w:val="single" w:sz="4" w:space="0" w:color="auto"/>
            </w:tcBorders>
            <w:shd w:val="clear" w:color="auto" w:fill="DDDDDD"/>
          </w:tcPr>
          <w:p w14:paraId="6EB8C962" w14:textId="35CB9940" w:rsidR="00F866A1" w:rsidRPr="000D3B4F" w:rsidRDefault="00F866A1" w:rsidP="0083421A">
            <w:pPr>
              <w:rPr>
                <w:rFonts w:ascii="Arial Narrow" w:hAnsi="Arial Narrow"/>
                <w:szCs w:val="20"/>
              </w:rPr>
            </w:pPr>
            <w:r>
              <w:rPr>
                <w:rFonts w:ascii="Arial Narrow" w:hAnsi="Arial Narrow"/>
                <w:szCs w:val="20"/>
              </w:rPr>
              <w:t>ZOBOZDRAVSTVENI APARAT, STOL ZA PACIENTA (Z NASLONJALI)</w:t>
            </w:r>
          </w:p>
        </w:tc>
      </w:tr>
      <w:tr w:rsidR="00EF746E" w:rsidRPr="00045CD1" w14:paraId="1D527D04" w14:textId="77777777" w:rsidTr="002E7E60">
        <w:tc>
          <w:tcPr>
            <w:tcW w:w="6771" w:type="dxa"/>
            <w:tcBorders>
              <w:right w:val="single" w:sz="4" w:space="0" w:color="auto"/>
            </w:tcBorders>
          </w:tcPr>
          <w:p w14:paraId="62365A03" w14:textId="77777777" w:rsidR="00EF746E" w:rsidRPr="00CB230C" w:rsidRDefault="00EF746E" w:rsidP="006E5DE4">
            <w:pPr>
              <w:pStyle w:val="Odstavekseznama"/>
              <w:numPr>
                <w:ilvl w:val="0"/>
                <w:numId w:val="38"/>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1134" w:type="dxa"/>
            <w:tcBorders>
              <w:top w:val="single" w:sz="4" w:space="0" w:color="auto"/>
              <w:left w:val="single" w:sz="4" w:space="0" w:color="auto"/>
              <w:bottom w:val="single" w:sz="4" w:space="0" w:color="auto"/>
              <w:right w:val="single" w:sz="4" w:space="0" w:color="auto"/>
            </w:tcBorders>
          </w:tcPr>
          <w:p w14:paraId="5A28191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4F56F4F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5601C795" w14:textId="77777777" w:rsidR="00EF746E" w:rsidRPr="00045CD1" w:rsidRDefault="00EF746E" w:rsidP="0083421A">
            <w:pPr>
              <w:rPr>
                <w:rFonts w:ascii="Arial Narrow" w:hAnsi="Arial Narrow"/>
                <w:szCs w:val="20"/>
              </w:rPr>
            </w:pPr>
          </w:p>
        </w:tc>
      </w:tr>
      <w:tr w:rsidR="00EF746E" w:rsidRPr="00045CD1" w14:paraId="0B676BBC" w14:textId="77777777" w:rsidTr="002E7E60">
        <w:tc>
          <w:tcPr>
            <w:tcW w:w="6771" w:type="dxa"/>
            <w:tcBorders>
              <w:right w:val="single" w:sz="4" w:space="0" w:color="auto"/>
            </w:tcBorders>
          </w:tcPr>
          <w:p w14:paraId="0092CCC9" w14:textId="4A6C47D0"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FD1B23">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1134" w:type="dxa"/>
            <w:tcBorders>
              <w:top w:val="single" w:sz="4" w:space="0" w:color="auto"/>
              <w:left w:val="single" w:sz="4" w:space="0" w:color="auto"/>
              <w:bottom w:val="single" w:sz="4" w:space="0" w:color="auto"/>
              <w:right w:val="single" w:sz="4" w:space="0" w:color="auto"/>
            </w:tcBorders>
          </w:tcPr>
          <w:p w14:paraId="1AC6F5B1"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DCC4365"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0425299" w14:textId="77777777" w:rsidR="00EF746E" w:rsidRPr="00045CD1" w:rsidRDefault="00EF746E" w:rsidP="0083421A">
            <w:pPr>
              <w:rPr>
                <w:rFonts w:ascii="Arial Narrow" w:hAnsi="Arial Narrow"/>
                <w:szCs w:val="20"/>
              </w:rPr>
            </w:pPr>
          </w:p>
        </w:tc>
      </w:tr>
      <w:tr w:rsidR="00EF746E" w:rsidRPr="00045CD1" w14:paraId="341EDA4E" w14:textId="77777777" w:rsidTr="002E7E60">
        <w:tc>
          <w:tcPr>
            <w:tcW w:w="6771" w:type="dxa"/>
            <w:tcBorders>
              <w:right w:val="single" w:sz="4" w:space="0" w:color="auto"/>
            </w:tcBorders>
          </w:tcPr>
          <w:p w14:paraId="199CCEF6"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1134" w:type="dxa"/>
            <w:tcBorders>
              <w:top w:val="single" w:sz="4" w:space="0" w:color="auto"/>
              <w:left w:val="single" w:sz="4" w:space="0" w:color="auto"/>
              <w:bottom w:val="single" w:sz="4" w:space="0" w:color="auto"/>
              <w:right w:val="single" w:sz="4" w:space="0" w:color="auto"/>
            </w:tcBorders>
          </w:tcPr>
          <w:p w14:paraId="2FBC760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6C0967E9"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3FE44B05" w14:textId="77777777" w:rsidR="00EF746E" w:rsidRPr="00045CD1" w:rsidRDefault="00EF746E" w:rsidP="0083421A">
            <w:pPr>
              <w:rPr>
                <w:rFonts w:ascii="Arial Narrow" w:hAnsi="Arial Narrow"/>
                <w:szCs w:val="20"/>
              </w:rPr>
            </w:pPr>
          </w:p>
        </w:tc>
      </w:tr>
      <w:tr w:rsidR="00EF746E" w:rsidRPr="00045CD1" w14:paraId="68056838" w14:textId="77777777" w:rsidTr="002E7E60">
        <w:tc>
          <w:tcPr>
            <w:tcW w:w="6771" w:type="dxa"/>
            <w:tcBorders>
              <w:right w:val="single" w:sz="4" w:space="0" w:color="auto"/>
            </w:tcBorders>
          </w:tcPr>
          <w:p w14:paraId="1EA9B3DC" w14:textId="650349A6" w:rsidR="00EF746E" w:rsidRPr="00045CD1" w:rsidRDefault="00EF746E" w:rsidP="006E5DE4">
            <w:pPr>
              <w:pStyle w:val="Odstavekseznama"/>
              <w:numPr>
                <w:ilvl w:val="0"/>
                <w:numId w:val="38"/>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6C73F4">
              <w:rPr>
                <w:rFonts w:ascii="Arial Narrow" w:eastAsia="Times New Roman" w:hAnsi="Arial Narrow" w:cs="Calibri"/>
                <w:color w:val="000000"/>
                <w:szCs w:val="20"/>
              </w:rPr>
              <w:t xml:space="preserve"> ali </w:t>
            </w:r>
            <w:r w:rsidR="006C73F4" w:rsidRPr="00045CD1">
              <w:rPr>
                <w:rFonts w:ascii="Arial Narrow" w:eastAsia="Times New Roman" w:hAnsi="Arial Narrow" w:cs="Calibri"/>
                <w:color w:val="000000"/>
                <w:szCs w:val="20"/>
              </w:rPr>
              <w:t>manj</w:t>
            </w:r>
            <w:r w:rsidRPr="00045CD1">
              <w:rPr>
                <w:rFonts w:ascii="Arial Narrow" w:eastAsia="Times New Roman" w:hAnsi="Arial Narrow" w:cs="Calibri"/>
                <w:color w:val="000000"/>
                <w:szCs w:val="20"/>
              </w:rPr>
              <w:t xml:space="preserve"> do tal</w:t>
            </w:r>
          </w:p>
        </w:tc>
        <w:tc>
          <w:tcPr>
            <w:tcW w:w="1134" w:type="dxa"/>
            <w:tcBorders>
              <w:top w:val="single" w:sz="4" w:space="0" w:color="auto"/>
              <w:left w:val="single" w:sz="4" w:space="0" w:color="auto"/>
              <w:bottom w:val="single" w:sz="4" w:space="0" w:color="auto"/>
              <w:right w:val="single" w:sz="4" w:space="0" w:color="auto"/>
            </w:tcBorders>
          </w:tcPr>
          <w:p w14:paraId="6F65CA5F"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F119B58"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51814A1F" w14:textId="77777777" w:rsidR="00EF746E" w:rsidRPr="00045CD1" w:rsidRDefault="00EF746E" w:rsidP="0083421A">
            <w:pPr>
              <w:rPr>
                <w:rFonts w:ascii="Arial Narrow" w:hAnsi="Arial Narrow"/>
                <w:szCs w:val="20"/>
              </w:rPr>
            </w:pPr>
          </w:p>
        </w:tc>
      </w:tr>
      <w:tr w:rsidR="00EF746E" w:rsidRPr="00045CD1" w14:paraId="1544C631" w14:textId="77777777" w:rsidTr="002E7E60">
        <w:tc>
          <w:tcPr>
            <w:tcW w:w="6771" w:type="dxa"/>
            <w:tcBorders>
              <w:right w:val="single" w:sz="4" w:space="0" w:color="auto"/>
            </w:tcBorders>
          </w:tcPr>
          <w:p w14:paraId="327C07D5"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1134" w:type="dxa"/>
            <w:tcBorders>
              <w:top w:val="single" w:sz="4" w:space="0" w:color="auto"/>
              <w:left w:val="single" w:sz="4" w:space="0" w:color="auto"/>
              <w:bottom w:val="single" w:sz="4" w:space="0" w:color="auto"/>
              <w:right w:val="single" w:sz="4" w:space="0" w:color="auto"/>
            </w:tcBorders>
          </w:tcPr>
          <w:p w14:paraId="5B4547E6"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0BE43460"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CB9F6FB" w14:textId="77777777" w:rsidR="00EF746E" w:rsidRPr="00045CD1" w:rsidRDefault="00EF746E" w:rsidP="0083421A">
            <w:pPr>
              <w:rPr>
                <w:rFonts w:ascii="Arial Narrow" w:hAnsi="Arial Narrow"/>
                <w:szCs w:val="20"/>
              </w:rPr>
            </w:pPr>
          </w:p>
        </w:tc>
      </w:tr>
      <w:tr w:rsidR="00EF746E" w:rsidRPr="00045CD1" w14:paraId="6B81D415" w14:textId="77777777" w:rsidTr="002E7E60">
        <w:tc>
          <w:tcPr>
            <w:tcW w:w="6771" w:type="dxa"/>
            <w:tcBorders>
              <w:right w:val="single" w:sz="4" w:space="0" w:color="auto"/>
            </w:tcBorders>
          </w:tcPr>
          <w:p w14:paraId="0A73F276" w14:textId="370BDF3D"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FD1B23">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1134" w:type="dxa"/>
            <w:tcBorders>
              <w:top w:val="single" w:sz="4" w:space="0" w:color="auto"/>
              <w:left w:val="single" w:sz="4" w:space="0" w:color="auto"/>
              <w:bottom w:val="single" w:sz="4" w:space="0" w:color="auto"/>
              <w:right w:val="single" w:sz="4" w:space="0" w:color="auto"/>
            </w:tcBorders>
          </w:tcPr>
          <w:p w14:paraId="1D29563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DE0C9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2950F89" w14:textId="77777777" w:rsidR="00EF746E" w:rsidRPr="00045CD1" w:rsidRDefault="00EF746E" w:rsidP="0083421A">
            <w:pPr>
              <w:rPr>
                <w:rFonts w:ascii="Arial Narrow" w:hAnsi="Arial Narrow"/>
                <w:szCs w:val="20"/>
              </w:rPr>
            </w:pPr>
          </w:p>
        </w:tc>
      </w:tr>
      <w:tr w:rsidR="00EF746E" w:rsidRPr="00045CD1" w14:paraId="517F3F2D" w14:textId="77777777" w:rsidTr="002E7E60">
        <w:tc>
          <w:tcPr>
            <w:tcW w:w="6771" w:type="dxa"/>
          </w:tcPr>
          <w:p w14:paraId="6EB2173F"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1134" w:type="dxa"/>
            <w:tcBorders>
              <w:top w:val="single" w:sz="4" w:space="0" w:color="auto"/>
            </w:tcBorders>
          </w:tcPr>
          <w:p w14:paraId="4132C23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5350F12C"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63410C3C" w14:textId="77777777" w:rsidR="00EF746E" w:rsidRPr="00045CD1" w:rsidRDefault="00EF746E" w:rsidP="0083421A">
            <w:pPr>
              <w:rPr>
                <w:rFonts w:ascii="Arial Narrow" w:hAnsi="Arial Narrow"/>
                <w:szCs w:val="20"/>
              </w:rPr>
            </w:pPr>
          </w:p>
        </w:tc>
      </w:tr>
      <w:tr w:rsidR="00EF746E" w:rsidRPr="00045CD1" w14:paraId="4358B693" w14:textId="77777777" w:rsidTr="002E7E60">
        <w:tc>
          <w:tcPr>
            <w:tcW w:w="6771" w:type="dxa"/>
          </w:tcPr>
          <w:p w14:paraId="19A771F9"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1134" w:type="dxa"/>
          </w:tcPr>
          <w:p w14:paraId="47CC220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7D41D50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61959A98" w14:textId="77777777" w:rsidR="00EF746E" w:rsidRPr="00045CD1" w:rsidRDefault="00EF746E" w:rsidP="0083421A">
            <w:pPr>
              <w:rPr>
                <w:rFonts w:ascii="Arial Narrow" w:hAnsi="Arial Narrow"/>
                <w:szCs w:val="20"/>
              </w:rPr>
            </w:pPr>
          </w:p>
        </w:tc>
      </w:tr>
      <w:tr w:rsidR="00EF746E" w:rsidRPr="00045CD1" w14:paraId="12E4FF8C" w14:textId="77777777" w:rsidTr="002E7E60">
        <w:tc>
          <w:tcPr>
            <w:tcW w:w="6771" w:type="dxa"/>
          </w:tcPr>
          <w:p w14:paraId="3D60FAD2" w14:textId="20B47A4B" w:rsidR="00FD1B23" w:rsidRPr="00DB4A19" w:rsidRDefault="00EF746E" w:rsidP="00FD1B23">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1134" w:type="dxa"/>
          </w:tcPr>
          <w:p w14:paraId="4C8326D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E755301"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55FE2BD9" w14:textId="77777777" w:rsidR="00EF746E" w:rsidRPr="00045CD1" w:rsidRDefault="00EF746E" w:rsidP="0083421A">
            <w:pPr>
              <w:rPr>
                <w:rFonts w:ascii="Arial Narrow" w:hAnsi="Arial Narrow"/>
                <w:szCs w:val="20"/>
              </w:rPr>
            </w:pPr>
          </w:p>
        </w:tc>
      </w:tr>
      <w:tr w:rsidR="00EF746E" w:rsidRPr="00EF1E0C" w14:paraId="0B1679AF" w14:textId="77777777" w:rsidTr="002E7E60">
        <w:tc>
          <w:tcPr>
            <w:tcW w:w="6771" w:type="dxa"/>
          </w:tcPr>
          <w:p w14:paraId="762C5DEC" w14:textId="567D0297" w:rsidR="00EF746E" w:rsidRPr="00EF1E0C" w:rsidRDefault="00EF746E" w:rsidP="006E5DE4">
            <w:pPr>
              <w:pStyle w:val="Odstavekseznama"/>
              <w:numPr>
                <w:ilvl w:val="0"/>
                <w:numId w:val="38"/>
              </w:numPr>
              <w:rPr>
                <w:rFonts w:ascii="Arial Narrow" w:hAnsi="Arial Narrow"/>
                <w:szCs w:val="20"/>
              </w:rPr>
            </w:pPr>
            <w:r w:rsidRPr="00EF1E0C">
              <w:rPr>
                <w:rFonts w:ascii="Arial Narrow" w:eastAsia="Times New Roman" w:hAnsi="Arial Narrow" w:cs="Calibri"/>
                <w:color w:val="000000"/>
                <w:szCs w:val="20"/>
              </w:rPr>
              <w:t xml:space="preserve">Varnostna stikala </w:t>
            </w:r>
            <w:r>
              <w:rPr>
                <w:rFonts w:ascii="Arial Narrow" w:eastAsia="Times New Roman" w:hAnsi="Arial Narrow" w:cs="Calibri"/>
                <w:color w:val="000000"/>
                <w:szCs w:val="20"/>
              </w:rPr>
              <w:t>(v</w:t>
            </w:r>
            <w:r w:rsidR="00FD1B23">
              <w:rPr>
                <w:rFonts w:ascii="Arial Narrow" w:eastAsia="Times New Roman" w:hAnsi="Arial Narrow" w:cs="Calibri"/>
                <w:color w:val="000000"/>
                <w:szCs w:val="20"/>
              </w:rPr>
              <w:t>s</w:t>
            </w:r>
            <w:r>
              <w:rPr>
                <w:rFonts w:ascii="Arial Narrow" w:eastAsia="Times New Roman" w:hAnsi="Arial Narrow" w:cs="Calibri"/>
                <w:color w:val="000000"/>
                <w:szCs w:val="20"/>
              </w:rPr>
              <w:t xml:space="preserve">aj 6) </w:t>
            </w:r>
            <w:r w:rsidRPr="00EF1E0C">
              <w:rPr>
                <w:rFonts w:ascii="Arial Narrow" w:eastAsia="Times New Roman" w:hAnsi="Arial Narrow" w:cs="Calibri"/>
                <w:color w:val="000000"/>
                <w:szCs w:val="20"/>
              </w:rPr>
              <w:t xml:space="preserve">za ustavitev, če med premikanjem stola pride do ovire. Varnostna stikala morajo biti nameščena na vseh izpostavljenih mestih </w:t>
            </w:r>
            <w:r w:rsidRPr="00EF1E0C">
              <w:rPr>
                <w:rFonts w:ascii="Arial Narrow" w:eastAsia="Times New Roman" w:hAnsi="Arial Narrow" w:cs="Calibri"/>
                <w:color w:val="000000"/>
                <w:szCs w:val="20"/>
              </w:rPr>
              <w:lastRenderedPageBreak/>
              <w:t>tako, da se zagotovi varnost oz. prepreči poškodbe osebja, pacientov in opreme</w:t>
            </w:r>
            <w:r w:rsidR="00B66698">
              <w:rPr>
                <w:rFonts w:ascii="Arial Narrow" w:eastAsia="Times New Roman" w:hAnsi="Arial Narrow" w:cs="Calibri"/>
                <w:color w:val="000000"/>
                <w:szCs w:val="20"/>
              </w:rPr>
              <w:t xml:space="preserve">. </w:t>
            </w:r>
            <w:r>
              <w:rPr>
                <w:rFonts w:ascii="Arial Narrow" w:eastAsia="Times New Roman" w:hAnsi="Arial Narrow" w:cs="Calibri"/>
                <w:color w:val="000000"/>
                <w:szCs w:val="20"/>
              </w:rPr>
              <w:t xml:space="preserve"> </w:t>
            </w:r>
            <w:r w:rsidR="00B66698">
              <w:rPr>
                <w:rFonts w:ascii="Arial Narrow" w:eastAsia="Times New Roman" w:hAnsi="Arial Narrow" w:cs="Calibri"/>
                <w:color w:val="000000"/>
                <w:szCs w:val="20"/>
              </w:rPr>
              <w:t xml:space="preserve">Varnostna stikala morajo biti nameščena najmanj na naslednjih izpostavljenih mestih: v območju gibanja fontane, pod sedalnim delom, pod hrbtnim delom stola, na </w:t>
            </w:r>
            <w:r w:rsidR="009E5761">
              <w:rPr>
                <w:rFonts w:ascii="Arial Narrow" w:eastAsia="Times New Roman" w:hAnsi="Arial Narrow" w:cs="Calibri"/>
                <w:color w:val="000000"/>
                <w:szCs w:val="20"/>
              </w:rPr>
              <w:t>elementu za asistentko</w:t>
            </w:r>
            <w:r w:rsidR="00B66698">
              <w:rPr>
                <w:rFonts w:ascii="Arial Narrow" w:eastAsia="Times New Roman" w:hAnsi="Arial Narrow" w:cs="Calibri"/>
                <w:color w:val="000000"/>
                <w:szCs w:val="20"/>
              </w:rPr>
              <w:t>.</w:t>
            </w:r>
          </w:p>
        </w:tc>
        <w:tc>
          <w:tcPr>
            <w:tcW w:w="1134" w:type="dxa"/>
          </w:tcPr>
          <w:p w14:paraId="1F1C0C31" w14:textId="77777777" w:rsidR="00EF746E" w:rsidRPr="00EF1E0C" w:rsidRDefault="00EF746E" w:rsidP="0083421A">
            <w:pPr>
              <w:jc w:val="center"/>
              <w:rPr>
                <w:rFonts w:ascii="Arial Narrow" w:hAnsi="Arial Narrow"/>
                <w:szCs w:val="20"/>
              </w:rPr>
            </w:pPr>
            <w:r w:rsidRPr="00EF1E0C">
              <w:rPr>
                <w:rFonts w:ascii="Arial Narrow" w:hAnsi="Arial Narrow"/>
                <w:szCs w:val="20"/>
              </w:rPr>
              <w:lastRenderedPageBreak/>
              <w:t>DA</w:t>
            </w:r>
          </w:p>
        </w:tc>
        <w:tc>
          <w:tcPr>
            <w:tcW w:w="992" w:type="dxa"/>
          </w:tcPr>
          <w:p w14:paraId="120C652F" w14:textId="77777777"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00926417" w14:textId="77777777" w:rsidR="00EF746E" w:rsidRPr="00EF1E0C" w:rsidRDefault="00EF746E" w:rsidP="0083421A">
            <w:pPr>
              <w:rPr>
                <w:rFonts w:ascii="Arial Narrow" w:hAnsi="Arial Narrow"/>
                <w:szCs w:val="20"/>
              </w:rPr>
            </w:pPr>
          </w:p>
        </w:tc>
      </w:tr>
      <w:tr w:rsidR="00EF746E" w:rsidRPr="00EF1E0C" w14:paraId="55485B7E" w14:textId="77777777" w:rsidTr="002E7E60">
        <w:tc>
          <w:tcPr>
            <w:tcW w:w="6771" w:type="dxa"/>
          </w:tcPr>
          <w:p w14:paraId="7846F24F" w14:textId="1994E83C" w:rsidR="00EF746E" w:rsidRPr="00EF1E0C" w:rsidRDefault="00EF746E" w:rsidP="006E5DE4">
            <w:pPr>
              <w:pStyle w:val="Odstavekseznama"/>
              <w:numPr>
                <w:ilvl w:val="0"/>
                <w:numId w:val="38"/>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 xml:space="preserve">dvojna artikulacija), z možnostjo nastavitve višine in naklona ter oblazinjeno. </w:t>
            </w:r>
            <w:r w:rsidR="00FD1B23">
              <w:rPr>
                <w:rFonts w:ascii="Arial Narrow" w:eastAsia="Times New Roman" w:hAnsi="Arial Narrow" w:cs="Calibri"/>
                <w:color w:val="000000"/>
                <w:szCs w:val="20"/>
              </w:rPr>
              <w:t xml:space="preserve">Prilagodljivo mora biti tudi na način, da se ga lahko obrne na hrbtno stran stola pri obravnavi oseb v invalidskem vozičku, ki se jih na more prestaviti na samo sekalo zobozdravniškega stola. </w:t>
            </w:r>
            <w:r w:rsidRPr="00EF1E0C">
              <w:rPr>
                <w:rFonts w:ascii="Arial Narrow" w:eastAsia="Times New Roman" w:hAnsi="Arial Narrow" w:cs="Calibri"/>
                <w:color w:val="000000"/>
                <w:szCs w:val="20"/>
              </w:rPr>
              <w:t>Barva je v barvi stola. Biti mora primerno tudi za delo z otroki.</w:t>
            </w:r>
          </w:p>
        </w:tc>
        <w:tc>
          <w:tcPr>
            <w:tcW w:w="1134" w:type="dxa"/>
          </w:tcPr>
          <w:p w14:paraId="54CAADD5" w14:textId="77777777" w:rsidR="00EF746E" w:rsidRPr="00EF1E0C" w:rsidRDefault="00EF746E" w:rsidP="00F866A1">
            <w:pPr>
              <w:jc w:val="center"/>
              <w:rPr>
                <w:rFonts w:ascii="Arial Narrow" w:hAnsi="Arial Narrow"/>
                <w:szCs w:val="20"/>
              </w:rPr>
            </w:pPr>
            <w:r w:rsidRPr="00EF1E0C">
              <w:rPr>
                <w:rFonts w:ascii="Arial Narrow" w:hAnsi="Arial Narrow"/>
                <w:szCs w:val="20"/>
              </w:rPr>
              <w:t>DA</w:t>
            </w:r>
          </w:p>
        </w:tc>
        <w:tc>
          <w:tcPr>
            <w:tcW w:w="992" w:type="dxa"/>
          </w:tcPr>
          <w:p w14:paraId="7E7BA09D" w14:textId="77777777" w:rsidR="00EF746E" w:rsidRPr="00EF1E0C" w:rsidRDefault="00EF746E" w:rsidP="00F866A1">
            <w:pPr>
              <w:jc w:val="center"/>
              <w:rPr>
                <w:rFonts w:ascii="Arial Narrow" w:hAnsi="Arial Narrow"/>
                <w:szCs w:val="20"/>
              </w:rPr>
            </w:pPr>
            <w:r w:rsidRPr="00EF1E0C">
              <w:rPr>
                <w:rFonts w:ascii="Arial Narrow" w:hAnsi="Arial Narrow"/>
                <w:szCs w:val="20"/>
              </w:rPr>
              <w:t>NE</w:t>
            </w:r>
          </w:p>
        </w:tc>
        <w:tc>
          <w:tcPr>
            <w:tcW w:w="957" w:type="dxa"/>
          </w:tcPr>
          <w:p w14:paraId="67CD97E0" w14:textId="77777777" w:rsidR="00EF746E" w:rsidRPr="00EF1E0C" w:rsidRDefault="00EF746E" w:rsidP="0083421A">
            <w:pPr>
              <w:rPr>
                <w:rFonts w:ascii="Arial Narrow" w:hAnsi="Arial Narrow"/>
                <w:szCs w:val="20"/>
              </w:rPr>
            </w:pPr>
          </w:p>
        </w:tc>
      </w:tr>
      <w:tr w:rsidR="00F866A1" w:rsidRPr="00B67534" w14:paraId="66A9935A" w14:textId="77777777" w:rsidTr="00F866A1">
        <w:tc>
          <w:tcPr>
            <w:tcW w:w="9854" w:type="dxa"/>
            <w:gridSpan w:val="4"/>
            <w:shd w:val="clear" w:color="auto" w:fill="DDDDDD"/>
          </w:tcPr>
          <w:p w14:paraId="3964AF65" w14:textId="07D1D4CC" w:rsidR="00F866A1" w:rsidRPr="00B67534" w:rsidRDefault="00F866A1" w:rsidP="00444D05">
            <w:pPr>
              <w:jc w:val="left"/>
              <w:rPr>
                <w:rFonts w:ascii="Arial Narrow" w:hAnsi="Arial Narrow"/>
                <w:szCs w:val="20"/>
              </w:rPr>
            </w:pPr>
            <w:r w:rsidRPr="00B67534">
              <w:rPr>
                <w:rFonts w:ascii="Arial Narrow" w:eastAsia="Times New Roman" w:hAnsi="Arial Narrow" w:cs="Calibri"/>
                <w:color w:val="000000"/>
                <w:szCs w:val="20"/>
              </w:rPr>
              <w:t>ELEMENT ZA ZOBOZDRAVNIKA</w:t>
            </w:r>
          </w:p>
        </w:tc>
      </w:tr>
      <w:tr w:rsidR="00EF746E" w:rsidRPr="00B67534" w14:paraId="708D0A23" w14:textId="77777777" w:rsidTr="002E7E60">
        <w:tc>
          <w:tcPr>
            <w:tcW w:w="6771" w:type="dxa"/>
          </w:tcPr>
          <w:p w14:paraId="1286BF7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Pet bičev z naslednjo konfiguracijo: zračna cev (2x), cev za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(2x), cev za </w:t>
            </w:r>
            <w:proofErr w:type="spellStart"/>
            <w:r w:rsidRPr="00B67534">
              <w:rPr>
                <w:rFonts w:ascii="Arial Narrow" w:eastAsia="Times New Roman" w:hAnsi="Arial Narrow" w:cs="Calibri"/>
                <w:color w:val="000000"/>
                <w:szCs w:val="20"/>
              </w:rPr>
              <w:t>puster</w:t>
            </w:r>
            <w:proofErr w:type="spellEnd"/>
            <w:r>
              <w:rPr>
                <w:rFonts w:ascii="Arial Narrow" w:eastAsia="Times New Roman" w:hAnsi="Arial Narrow" w:cs="Calibri"/>
                <w:color w:val="000000"/>
                <w:szCs w:val="20"/>
              </w:rPr>
              <w:t xml:space="preserve"> (1x)</w:t>
            </w:r>
          </w:p>
        </w:tc>
        <w:tc>
          <w:tcPr>
            <w:tcW w:w="1134" w:type="dxa"/>
          </w:tcPr>
          <w:p w14:paraId="566CBF1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24EB4399"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708D1C8C" w14:textId="77777777" w:rsidR="00EF746E" w:rsidRPr="00B67534" w:rsidRDefault="00EF746E" w:rsidP="0083421A">
            <w:pPr>
              <w:rPr>
                <w:rFonts w:ascii="Arial Narrow" w:hAnsi="Arial Narrow"/>
                <w:szCs w:val="20"/>
              </w:rPr>
            </w:pPr>
          </w:p>
        </w:tc>
      </w:tr>
      <w:tr w:rsidR="00EF746E" w:rsidRPr="00B67534" w14:paraId="239B8E65" w14:textId="77777777" w:rsidTr="002E7E60">
        <w:tc>
          <w:tcPr>
            <w:tcW w:w="6771" w:type="dxa"/>
          </w:tcPr>
          <w:p w14:paraId="6DCAD47A" w14:textId="77777777"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vgradnje  šeste cevi za </w:t>
            </w:r>
            <w:proofErr w:type="spellStart"/>
            <w:r>
              <w:rPr>
                <w:rFonts w:ascii="Arial Narrow" w:eastAsia="Times New Roman" w:hAnsi="Arial Narrow" w:cs="Calibri"/>
                <w:color w:val="000000"/>
                <w:szCs w:val="20"/>
              </w:rPr>
              <w:t>intraoralno</w:t>
            </w:r>
            <w:proofErr w:type="spellEnd"/>
            <w:r>
              <w:rPr>
                <w:rFonts w:ascii="Arial Narrow" w:eastAsia="Times New Roman" w:hAnsi="Arial Narrow" w:cs="Calibri"/>
                <w:color w:val="000000"/>
                <w:szCs w:val="20"/>
              </w:rPr>
              <w:t xml:space="preserve"> kamero</w:t>
            </w:r>
          </w:p>
        </w:tc>
        <w:tc>
          <w:tcPr>
            <w:tcW w:w="1134" w:type="dxa"/>
          </w:tcPr>
          <w:p w14:paraId="19463E97"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36DBDA7B"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2B59804B" w14:textId="77777777" w:rsidR="00EF746E" w:rsidRPr="00B67534" w:rsidRDefault="00EF746E" w:rsidP="0083421A">
            <w:pPr>
              <w:rPr>
                <w:rFonts w:ascii="Arial Narrow" w:hAnsi="Arial Narrow"/>
                <w:szCs w:val="20"/>
              </w:rPr>
            </w:pPr>
          </w:p>
        </w:tc>
      </w:tr>
      <w:tr w:rsidR="00EF746E" w:rsidRPr="00B67534" w14:paraId="0FF8AB3A" w14:textId="77777777" w:rsidTr="002E7E60">
        <w:tc>
          <w:tcPr>
            <w:tcW w:w="6771" w:type="dxa"/>
          </w:tcPr>
          <w:p w14:paraId="21B287AB"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Na eni zračni cevi je načrtovana uporaba turbine, na drugi pa uporaba </w:t>
            </w:r>
            <w:proofErr w:type="spellStart"/>
            <w:r w:rsidRPr="00B67534">
              <w:rPr>
                <w:rFonts w:ascii="Arial Narrow" w:eastAsia="Times New Roman" w:hAnsi="Arial Narrow" w:cs="Calibri"/>
                <w:color w:val="000000"/>
                <w:szCs w:val="20"/>
              </w:rPr>
              <w:t>SONICflexa</w:t>
            </w:r>
            <w:proofErr w:type="spellEnd"/>
            <w:r w:rsidRPr="00B67534">
              <w:rPr>
                <w:rFonts w:ascii="Arial Narrow" w:eastAsia="Times New Roman" w:hAnsi="Arial Narrow" w:cs="Calibri"/>
                <w:color w:val="000000"/>
                <w:szCs w:val="20"/>
              </w:rPr>
              <w:t xml:space="preserve">, ki ga uporabnik ima že v uporabi. Torej, obstajati mora možnost sočasne namestitve turbine in </w:t>
            </w:r>
            <w:proofErr w:type="spellStart"/>
            <w:r w:rsidRPr="00B67534">
              <w:rPr>
                <w:rFonts w:ascii="Arial Narrow" w:eastAsia="Times New Roman" w:hAnsi="Arial Narrow" w:cs="Calibri"/>
                <w:color w:val="000000"/>
                <w:szCs w:val="20"/>
              </w:rPr>
              <w:t>multifunkcijskega</w:t>
            </w:r>
            <w:proofErr w:type="spellEnd"/>
            <w:r w:rsidRPr="00B67534">
              <w:rPr>
                <w:rFonts w:ascii="Arial Narrow" w:eastAsia="Times New Roman" w:hAnsi="Arial Narrow" w:cs="Calibri"/>
                <w:color w:val="000000"/>
                <w:szCs w:val="20"/>
              </w:rPr>
              <w:t xml:space="preserve"> S</w:t>
            </w:r>
            <w:proofErr w:type="spellStart"/>
            <w:r w:rsidRPr="00B67534">
              <w:rPr>
                <w:rFonts w:ascii="Arial Narrow" w:eastAsia="Times New Roman" w:hAnsi="Arial Narrow" w:cs="Calibri"/>
                <w:color w:val="000000"/>
                <w:szCs w:val="20"/>
                <w:lang w:val="en-GB"/>
              </w:rPr>
              <w:t>ONICf</w:t>
            </w:r>
            <w:r w:rsidRPr="00B67534">
              <w:rPr>
                <w:rFonts w:ascii="Arial Narrow" w:eastAsia="Times New Roman" w:hAnsi="Arial Narrow" w:cs="Calibri"/>
                <w:color w:val="000000"/>
                <w:szCs w:val="20"/>
              </w:rPr>
              <w:t>lexa</w:t>
            </w:r>
            <w:proofErr w:type="spellEnd"/>
            <w:r w:rsidRPr="00B67534">
              <w:rPr>
                <w:rFonts w:ascii="Arial Narrow" w:eastAsia="Times New Roman" w:hAnsi="Arial Narrow" w:cs="Calibri"/>
                <w:color w:val="000000"/>
                <w:szCs w:val="20"/>
              </w:rPr>
              <w:t xml:space="preserve"> za enega pacienta na prej navedeni zračni cevi</w:t>
            </w:r>
          </w:p>
        </w:tc>
        <w:tc>
          <w:tcPr>
            <w:tcW w:w="1134" w:type="dxa"/>
          </w:tcPr>
          <w:p w14:paraId="590B6FD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26CE0783"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4902EADB" w14:textId="77777777" w:rsidR="00EF746E" w:rsidRPr="00B67534" w:rsidRDefault="00EF746E" w:rsidP="0083421A">
            <w:pPr>
              <w:rPr>
                <w:rFonts w:ascii="Arial Narrow" w:hAnsi="Arial Narrow"/>
                <w:szCs w:val="20"/>
              </w:rPr>
            </w:pPr>
          </w:p>
        </w:tc>
      </w:tr>
      <w:tr w:rsidR="00EF746E" w:rsidRPr="00F97F83" w14:paraId="44D372AC" w14:textId="77777777" w:rsidTr="002E7E60">
        <w:tc>
          <w:tcPr>
            <w:tcW w:w="6771" w:type="dxa"/>
          </w:tcPr>
          <w:p w14:paraId="6F124A00" w14:textId="59EDA068" w:rsidR="00EF746E" w:rsidRPr="00FD1B23" w:rsidRDefault="00EF746E" w:rsidP="0083421A">
            <w:pPr>
              <w:pStyle w:val="Odstavekseznama"/>
              <w:numPr>
                <w:ilvl w:val="0"/>
                <w:numId w:val="38"/>
              </w:numPr>
              <w:spacing w:line="240" w:lineRule="auto"/>
              <w:rPr>
                <w:rFonts w:ascii="Arial Narrow" w:hAnsi="Arial Narrow"/>
                <w:szCs w:val="20"/>
              </w:rPr>
            </w:pPr>
            <w:r>
              <w:rPr>
                <w:rFonts w:ascii="Arial Narrow" w:hAnsi="Arial Narrow"/>
                <w:szCs w:val="20"/>
              </w:rPr>
              <w:t>LED spojka za zračno cev (1x)* oziroma LED spojka za zračno cev, če ni izpolnjen spodnji pogoj.</w:t>
            </w:r>
            <w:r w:rsidR="00FD1B23">
              <w:rPr>
                <w:rFonts w:ascii="Arial Narrow" w:hAnsi="Arial Narrow"/>
                <w:szCs w:val="20"/>
              </w:rPr>
              <w:t xml:space="preserve"> </w:t>
            </w:r>
            <w:r w:rsidRPr="00FD1B23">
              <w:rPr>
                <w:rFonts w:ascii="Arial Narrow" w:hAnsi="Arial Narrow"/>
                <w:szCs w:val="20"/>
              </w:rPr>
              <w:t xml:space="preserve">Na drugi zračni cevi uporabnik načrtuje uporabo obstoječe LED ali LUX spojke iz starega zobozdravstvenega aparata, ki bo zamenjan (ker je spojka še uporabna in deluje brezhibno): V kolikor ponudnik zagotovi, da lahko na ponujenemu modelu stola uporabi obstoječo spojko, za vsak aparat v tem sklopu, mora ponuditi po eno novo LED spojko. V kolikor ponudnik tega ne more zagotoviti, mora za vsak aparat v tem sklopu ponuditi po dve novi LED spojki </w:t>
            </w:r>
          </w:p>
        </w:tc>
        <w:tc>
          <w:tcPr>
            <w:tcW w:w="1134" w:type="dxa"/>
          </w:tcPr>
          <w:p w14:paraId="2BADD970" w14:textId="77777777" w:rsidR="00EF746E" w:rsidRPr="00F97F83" w:rsidRDefault="00EF746E" w:rsidP="00F866A1">
            <w:pPr>
              <w:jc w:val="center"/>
              <w:rPr>
                <w:rFonts w:ascii="Arial Narrow" w:hAnsi="Arial Narrow"/>
                <w:szCs w:val="20"/>
              </w:rPr>
            </w:pPr>
            <w:r>
              <w:rPr>
                <w:rFonts w:ascii="Arial Narrow" w:hAnsi="Arial Narrow"/>
                <w:szCs w:val="20"/>
              </w:rPr>
              <w:t>DA</w:t>
            </w:r>
          </w:p>
        </w:tc>
        <w:tc>
          <w:tcPr>
            <w:tcW w:w="992" w:type="dxa"/>
          </w:tcPr>
          <w:p w14:paraId="477B65D8" w14:textId="77777777" w:rsidR="00EF746E" w:rsidRPr="00F97F83" w:rsidRDefault="00EF746E" w:rsidP="00F866A1">
            <w:pPr>
              <w:jc w:val="center"/>
              <w:rPr>
                <w:rFonts w:ascii="Arial Narrow" w:hAnsi="Arial Narrow"/>
                <w:szCs w:val="20"/>
              </w:rPr>
            </w:pPr>
            <w:r w:rsidRPr="00F97F83">
              <w:rPr>
                <w:rFonts w:ascii="Arial Narrow" w:hAnsi="Arial Narrow"/>
                <w:szCs w:val="20"/>
              </w:rPr>
              <w:t>NE</w:t>
            </w:r>
          </w:p>
        </w:tc>
        <w:tc>
          <w:tcPr>
            <w:tcW w:w="957" w:type="dxa"/>
          </w:tcPr>
          <w:p w14:paraId="63FEE63C" w14:textId="77777777" w:rsidR="00EF746E" w:rsidRPr="00F97F83" w:rsidRDefault="00EF746E" w:rsidP="0083421A">
            <w:pPr>
              <w:rPr>
                <w:rFonts w:ascii="Arial Narrow" w:hAnsi="Arial Narrow"/>
                <w:szCs w:val="20"/>
              </w:rPr>
            </w:pPr>
          </w:p>
        </w:tc>
      </w:tr>
      <w:tr w:rsidR="00EF746E" w:rsidRPr="00B67534" w14:paraId="6F46A4AA" w14:textId="77777777" w:rsidTr="002E7E60">
        <w:tc>
          <w:tcPr>
            <w:tcW w:w="6771" w:type="dxa"/>
            <w:shd w:val="clear" w:color="auto" w:fill="auto"/>
          </w:tcPr>
          <w:p w14:paraId="7EE31961" w14:textId="775205C3"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LED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za kolenčnik (2x). </w:t>
            </w:r>
            <w:proofErr w:type="spellStart"/>
            <w:r w:rsidRPr="00B67534">
              <w:rPr>
                <w:rFonts w:ascii="Arial Narrow" w:eastAsia="Times New Roman" w:hAnsi="Arial Narrow" w:cs="Calibri"/>
                <w:color w:val="000000"/>
                <w:szCs w:val="20"/>
              </w:rPr>
              <w:t>Mikormotorja</w:t>
            </w:r>
            <w:proofErr w:type="spellEnd"/>
            <w:r w:rsidRPr="00B67534">
              <w:rPr>
                <w:rFonts w:ascii="Arial Narrow" w:eastAsia="Times New Roman" w:hAnsi="Arial Narrow" w:cs="Calibri"/>
                <w:color w:val="000000"/>
                <w:szCs w:val="20"/>
              </w:rPr>
              <w:t xml:space="preserve">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1134" w:type="dxa"/>
            <w:shd w:val="clear" w:color="auto" w:fill="auto"/>
          </w:tcPr>
          <w:p w14:paraId="6951A9D4"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7CED1323"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2E041FD9" w14:textId="77777777" w:rsidR="00EF746E" w:rsidRPr="00B67534" w:rsidRDefault="00EF746E" w:rsidP="0083421A">
            <w:pPr>
              <w:rPr>
                <w:rFonts w:ascii="Arial Narrow" w:hAnsi="Arial Narrow"/>
                <w:szCs w:val="20"/>
              </w:rPr>
            </w:pPr>
          </w:p>
        </w:tc>
      </w:tr>
      <w:tr w:rsidR="00EF746E" w:rsidRPr="00B67534" w14:paraId="25F505E7" w14:textId="77777777" w:rsidTr="002E7E60">
        <w:tc>
          <w:tcPr>
            <w:tcW w:w="6771" w:type="dxa"/>
          </w:tcPr>
          <w:p w14:paraId="04280FFD" w14:textId="0C2FAE1F"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1134" w:type="dxa"/>
          </w:tcPr>
          <w:p w14:paraId="0FFA04B3"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5930BD1"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7538FAA8" w14:textId="77777777" w:rsidR="00EF746E" w:rsidRPr="00B67534" w:rsidRDefault="00EF746E" w:rsidP="0083421A">
            <w:pPr>
              <w:rPr>
                <w:rFonts w:ascii="Arial Narrow" w:hAnsi="Arial Narrow"/>
                <w:szCs w:val="20"/>
              </w:rPr>
            </w:pPr>
          </w:p>
        </w:tc>
      </w:tr>
      <w:tr w:rsidR="00EF746E" w:rsidRPr="00B67534" w14:paraId="4EF47218" w14:textId="77777777" w:rsidTr="002E7E60">
        <w:tc>
          <w:tcPr>
            <w:tcW w:w="6771" w:type="dxa"/>
          </w:tcPr>
          <w:p w14:paraId="43F046F5" w14:textId="1C3783CD"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1134" w:type="dxa"/>
          </w:tcPr>
          <w:p w14:paraId="73DF0F40"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F58F9D1"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2374B29A" w14:textId="77777777" w:rsidR="00EF746E" w:rsidRPr="00B67534" w:rsidRDefault="00EF746E" w:rsidP="0083421A">
            <w:pPr>
              <w:rPr>
                <w:rFonts w:ascii="Arial Narrow" w:hAnsi="Arial Narrow"/>
                <w:szCs w:val="20"/>
              </w:rPr>
            </w:pPr>
          </w:p>
        </w:tc>
      </w:tr>
      <w:tr w:rsidR="00EF746E" w:rsidRPr="00ED37DD" w14:paraId="07F4A027" w14:textId="77777777" w:rsidTr="002E7E60">
        <w:tc>
          <w:tcPr>
            <w:tcW w:w="6771" w:type="dxa"/>
          </w:tcPr>
          <w:p w14:paraId="12C9ECBF" w14:textId="3184FE02" w:rsidR="00EF746E" w:rsidRPr="00DF18DE" w:rsidRDefault="00EF746E" w:rsidP="006E5DE4">
            <w:pPr>
              <w:pStyle w:val="Odstavekseznama"/>
              <w:numPr>
                <w:ilvl w:val="0"/>
                <w:numId w:val="38"/>
              </w:numPr>
              <w:rPr>
                <w:rFonts w:ascii="Arial Narrow" w:hAnsi="Arial Narrow"/>
                <w:color w:val="FF0000"/>
                <w:szCs w:val="20"/>
              </w:rPr>
            </w:pPr>
            <w:r w:rsidRPr="00DF18DE">
              <w:rPr>
                <w:rFonts w:ascii="Arial Narrow" w:eastAsia="Times New Roman" w:hAnsi="Arial Narrow" w:cs="Calibri"/>
                <w:strike/>
                <w:color w:val="FF0000"/>
                <w:szCs w:val="20"/>
              </w:rPr>
              <w:t xml:space="preserve">Biči so z </w:t>
            </w:r>
            <w:r w:rsidR="006F4CA3" w:rsidRPr="00DF18DE">
              <w:rPr>
                <w:rFonts w:ascii="Arial Narrow" w:eastAsia="Times New Roman" w:hAnsi="Arial Narrow" w:cs="Calibri"/>
                <w:strike/>
                <w:color w:val="FF0000"/>
                <w:szCs w:val="20"/>
              </w:rPr>
              <w:t>dvojnim</w:t>
            </w:r>
            <w:r w:rsidRPr="00DF18DE">
              <w:rPr>
                <w:rFonts w:ascii="Arial Narrow" w:eastAsia="Times New Roman" w:hAnsi="Arial Narrow" w:cs="Calibri"/>
                <w:strike/>
                <w:color w:val="FF0000"/>
                <w:szCs w:val="20"/>
              </w:rPr>
              <w:t xml:space="preserve"> zaskokom</w:t>
            </w:r>
            <w:r w:rsidRPr="00DF18DE">
              <w:rPr>
                <w:rFonts w:ascii="Arial Narrow" w:eastAsia="Times New Roman" w:hAnsi="Arial Narrow" w:cs="Calibri"/>
                <w:color w:val="FF0000"/>
                <w:szCs w:val="20"/>
              </w:rPr>
              <w:t xml:space="preserve"> </w:t>
            </w:r>
            <w:r w:rsidR="00DF18DE">
              <w:rPr>
                <w:rFonts w:ascii="Arial Narrow" w:eastAsia="Times New Roman" w:hAnsi="Arial Narrow" w:cs="Calibri"/>
                <w:color w:val="FF0000"/>
                <w:szCs w:val="20"/>
              </w:rPr>
              <w:t xml:space="preserve">Biči so vsaj z enojnim zaskokom v izvlečeni poziciji, ali po funkcionalnosti enakovreden mehanizem, ki prav tako omogoča, da po aktivaciji ostane bič na delovni poziciji in se na koncu dela na enostaven način </w:t>
            </w:r>
            <w:proofErr w:type="spellStart"/>
            <w:r w:rsidR="00DF18DE">
              <w:rPr>
                <w:rFonts w:ascii="Arial Narrow" w:eastAsia="Times New Roman" w:hAnsi="Arial Narrow" w:cs="Calibri"/>
                <w:color w:val="FF0000"/>
                <w:szCs w:val="20"/>
              </w:rPr>
              <w:t>deaktivira</w:t>
            </w:r>
            <w:proofErr w:type="spellEnd"/>
            <w:r w:rsidR="00DF18DE">
              <w:rPr>
                <w:rFonts w:ascii="Arial Narrow" w:eastAsia="Times New Roman" w:hAnsi="Arial Narrow" w:cs="Calibri"/>
                <w:color w:val="FF0000"/>
                <w:szCs w:val="20"/>
              </w:rPr>
              <w:t xml:space="preserve"> oziroma povrne v svojo zaradi lažje </w:t>
            </w:r>
            <w:proofErr w:type="spellStart"/>
            <w:r w:rsidR="00DF18DE">
              <w:rPr>
                <w:rFonts w:ascii="Arial Narrow" w:eastAsia="Times New Roman" w:hAnsi="Arial Narrow" w:cs="Calibri"/>
                <w:color w:val="FF0000"/>
                <w:szCs w:val="20"/>
              </w:rPr>
              <w:t>ergonomičnosti</w:t>
            </w:r>
            <w:proofErr w:type="spellEnd"/>
            <w:r w:rsidR="00DF18DE">
              <w:rPr>
                <w:rFonts w:ascii="Arial Narrow" w:eastAsia="Times New Roman" w:hAnsi="Arial Narrow" w:cs="Calibri"/>
                <w:color w:val="FF0000"/>
                <w:szCs w:val="20"/>
              </w:rPr>
              <w:t xml:space="preserve"> terapevtove roke med delom</w:t>
            </w:r>
          </w:p>
        </w:tc>
        <w:tc>
          <w:tcPr>
            <w:tcW w:w="1134" w:type="dxa"/>
          </w:tcPr>
          <w:p w14:paraId="678C0FAF" w14:textId="77777777" w:rsidR="00EF746E" w:rsidRPr="00ED37DD" w:rsidRDefault="00EF746E" w:rsidP="00F866A1">
            <w:pPr>
              <w:jc w:val="center"/>
              <w:rPr>
                <w:rFonts w:ascii="Arial Narrow" w:hAnsi="Arial Narrow"/>
                <w:szCs w:val="20"/>
              </w:rPr>
            </w:pPr>
            <w:r w:rsidRPr="00ED37DD">
              <w:rPr>
                <w:rFonts w:ascii="Arial Narrow" w:hAnsi="Arial Narrow"/>
                <w:szCs w:val="20"/>
              </w:rPr>
              <w:t>DA</w:t>
            </w:r>
          </w:p>
        </w:tc>
        <w:tc>
          <w:tcPr>
            <w:tcW w:w="992" w:type="dxa"/>
          </w:tcPr>
          <w:p w14:paraId="0342A48A" w14:textId="77777777" w:rsidR="00EF746E" w:rsidRPr="00ED37DD" w:rsidRDefault="00EF746E" w:rsidP="00F866A1">
            <w:pPr>
              <w:jc w:val="center"/>
              <w:rPr>
                <w:rFonts w:ascii="Arial Narrow" w:hAnsi="Arial Narrow"/>
                <w:szCs w:val="20"/>
              </w:rPr>
            </w:pPr>
            <w:r w:rsidRPr="00ED37DD">
              <w:rPr>
                <w:rFonts w:ascii="Arial Narrow" w:hAnsi="Arial Narrow"/>
                <w:szCs w:val="20"/>
              </w:rPr>
              <w:t>NE</w:t>
            </w:r>
          </w:p>
        </w:tc>
        <w:tc>
          <w:tcPr>
            <w:tcW w:w="957" w:type="dxa"/>
          </w:tcPr>
          <w:p w14:paraId="2EAEEE31" w14:textId="77777777" w:rsidR="00EF746E" w:rsidRPr="00ED37DD" w:rsidRDefault="00EF746E" w:rsidP="0083421A">
            <w:pPr>
              <w:rPr>
                <w:rFonts w:ascii="Arial Narrow" w:hAnsi="Arial Narrow"/>
                <w:szCs w:val="20"/>
              </w:rPr>
            </w:pPr>
          </w:p>
        </w:tc>
      </w:tr>
      <w:tr w:rsidR="00EF746E" w:rsidRPr="00B67534" w14:paraId="26629B6B" w14:textId="77777777" w:rsidTr="002E7E60">
        <w:tc>
          <w:tcPr>
            <w:tcW w:w="6771" w:type="dxa"/>
          </w:tcPr>
          <w:p w14:paraId="4EB0B42F" w14:textId="77777777"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1134" w:type="dxa"/>
          </w:tcPr>
          <w:p w14:paraId="6BFD5BDE"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71BA49F5"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12B43504" w14:textId="77777777" w:rsidR="00EF746E" w:rsidRPr="00B67534" w:rsidRDefault="00EF746E" w:rsidP="0083421A">
            <w:pPr>
              <w:rPr>
                <w:rFonts w:ascii="Arial Narrow" w:hAnsi="Arial Narrow"/>
                <w:szCs w:val="20"/>
              </w:rPr>
            </w:pPr>
          </w:p>
        </w:tc>
      </w:tr>
      <w:tr w:rsidR="00EF746E" w:rsidRPr="00B67534" w14:paraId="147F2D81" w14:textId="77777777" w:rsidTr="002E7E60">
        <w:tc>
          <w:tcPr>
            <w:tcW w:w="6771" w:type="dxa"/>
          </w:tcPr>
          <w:p w14:paraId="2FF11DDB" w14:textId="77777777" w:rsidR="00EF746E" w:rsidRPr="00B67534" w:rsidRDefault="00EF746E" w:rsidP="006E5DE4">
            <w:pPr>
              <w:pStyle w:val="Odstavekseznama"/>
              <w:numPr>
                <w:ilvl w:val="0"/>
                <w:numId w:val="38"/>
              </w:numPr>
              <w:rPr>
                <w:rFonts w:ascii="Arial Narrow" w:hAnsi="Arial Narrow"/>
                <w:szCs w:val="20"/>
              </w:rPr>
            </w:pPr>
            <w:proofErr w:type="spellStart"/>
            <w:r w:rsidRPr="00B67534">
              <w:rPr>
                <w:rFonts w:ascii="Arial Narrow" w:eastAsia="Times New Roman" w:hAnsi="Arial Narrow" w:cs="Calibri"/>
                <w:color w:val="000000"/>
                <w:szCs w:val="20"/>
              </w:rPr>
              <w:t>Multifunkcijsko</w:t>
            </w:r>
            <w:proofErr w:type="spellEnd"/>
            <w:r w:rsidRPr="00B67534">
              <w:rPr>
                <w:rFonts w:ascii="Arial Narrow" w:eastAsia="Times New Roman" w:hAnsi="Arial Narrow" w:cs="Calibri"/>
                <w:color w:val="000000"/>
                <w:szCs w:val="20"/>
              </w:rPr>
              <w:t xml:space="preserve"> nožno </w:t>
            </w:r>
            <w:proofErr w:type="spellStart"/>
            <w:r w:rsidRPr="00B67534">
              <w:rPr>
                <w:rFonts w:ascii="Arial Narrow" w:eastAsia="Times New Roman" w:hAnsi="Arial Narrow" w:cs="Calibri"/>
                <w:color w:val="000000"/>
                <w:szCs w:val="20"/>
              </w:rPr>
              <w:t>pedalo</w:t>
            </w:r>
            <w:proofErr w:type="spellEnd"/>
            <w:r w:rsidRPr="00B67534">
              <w:rPr>
                <w:rFonts w:ascii="Arial Narrow" w:eastAsia="Times New Roman" w:hAnsi="Arial Narrow" w:cs="Calibri"/>
                <w:color w:val="000000"/>
                <w:szCs w:val="20"/>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1134" w:type="dxa"/>
          </w:tcPr>
          <w:p w14:paraId="5013270F"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9CE55C0"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4BBC5E6C" w14:textId="77777777" w:rsidR="00EF746E" w:rsidRPr="00B67534" w:rsidRDefault="00EF746E" w:rsidP="0083421A">
            <w:pPr>
              <w:rPr>
                <w:rFonts w:ascii="Arial Narrow" w:hAnsi="Arial Narrow"/>
                <w:b/>
                <w:szCs w:val="20"/>
              </w:rPr>
            </w:pPr>
          </w:p>
        </w:tc>
      </w:tr>
      <w:tr w:rsidR="00EF746E" w:rsidRPr="00B67534" w14:paraId="1F330090" w14:textId="77777777" w:rsidTr="002E7E60">
        <w:tc>
          <w:tcPr>
            <w:tcW w:w="6771" w:type="dxa"/>
          </w:tcPr>
          <w:p w14:paraId="6E01604A" w14:textId="77777777" w:rsidR="00EF746E" w:rsidRPr="00B67534" w:rsidRDefault="00EF746E" w:rsidP="006E5DE4">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Regulacija hitrosti vrtenja turbine in </w:t>
            </w:r>
            <w:proofErr w:type="spellStart"/>
            <w:r w:rsidRPr="00B67534">
              <w:rPr>
                <w:rFonts w:ascii="Arial Narrow" w:eastAsia="Times New Roman" w:hAnsi="Arial Narrow" w:cs="Calibri"/>
                <w:color w:val="000000"/>
                <w:szCs w:val="20"/>
              </w:rPr>
              <w:t>mikromotorjev</w:t>
            </w:r>
            <w:proofErr w:type="spellEnd"/>
            <w:r w:rsidRPr="00B67534">
              <w:rPr>
                <w:rFonts w:ascii="Arial Narrow" w:eastAsia="Times New Roman" w:hAnsi="Arial Narrow" w:cs="Calibri"/>
                <w:color w:val="000000"/>
                <w:szCs w:val="20"/>
              </w:rPr>
              <w:t xml:space="preserve"> mora potekati preko nožnega pedala. Le opcijsko lahko obstaja tudi dodatna možnost regulacije hitrosti vrtenja  preko tipkovnice</w:t>
            </w:r>
          </w:p>
        </w:tc>
        <w:tc>
          <w:tcPr>
            <w:tcW w:w="1134" w:type="dxa"/>
          </w:tcPr>
          <w:p w14:paraId="45D7DA16"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04D66AB8"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30C8B776" w14:textId="77777777" w:rsidR="00EF746E" w:rsidRPr="00B67534" w:rsidRDefault="00EF746E" w:rsidP="0083421A">
            <w:pPr>
              <w:rPr>
                <w:rFonts w:ascii="Arial Narrow" w:hAnsi="Arial Narrow"/>
                <w:b/>
                <w:szCs w:val="20"/>
              </w:rPr>
            </w:pPr>
          </w:p>
        </w:tc>
      </w:tr>
      <w:tr w:rsidR="00EF746E" w:rsidRPr="00B67534" w14:paraId="5300CDCC" w14:textId="77777777" w:rsidTr="002E7E60">
        <w:tc>
          <w:tcPr>
            <w:tcW w:w="6771" w:type="dxa"/>
          </w:tcPr>
          <w:p w14:paraId="02A94DDD" w14:textId="54031656"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Upravljalna plošča (tipkovnica) na roki z inštrumenti z </w:t>
            </w:r>
            <w:r w:rsidR="00704BDD">
              <w:rPr>
                <w:rFonts w:ascii="Arial Narrow" w:eastAsia="Times New Roman" w:hAnsi="Arial Narrow" w:cs="Calibri"/>
                <w:color w:val="000000"/>
                <w:szCs w:val="20"/>
              </w:rPr>
              <w:t xml:space="preserve">možnostjo izbire vsaj naslednjih navedenih funkcij: </w:t>
            </w:r>
            <w:r>
              <w:rPr>
                <w:rFonts w:ascii="Arial Narrow" w:eastAsia="Times New Roman" w:hAnsi="Arial Narrow" w:cs="Calibri"/>
                <w:color w:val="000000"/>
                <w:szCs w:val="20"/>
              </w:rPr>
              <w:t>–</w:t>
            </w:r>
            <w:r w:rsidRPr="00B67534">
              <w:rPr>
                <w:rFonts w:ascii="Arial Narrow" w:eastAsia="Times New Roman" w:hAnsi="Arial Narrow" w:cs="Calibri"/>
                <w:color w:val="000000"/>
                <w:szCs w:val="20"/>
              </w:rPr>
              <w:t xml:space="preserve"> dezinfekcija, polnjenje kozarca, izplakovanje fontane, spominske funkcije stola, regulacija pozicij stola (gor, dol, naprej, nazaj), vklop in izklop osvetlitve inštrumentov</w:t>
            </w:r>
            <w:r w:rsidR="00704BDD">
              <w:rPr>
                <w:rFonts w:ascii="Arial Narrow" w:eastAsia="Times New Roman" w:hAnsi="Arial Narrow" w:cs="Calibri"/>
                <w:color w:val="000000"/>
                <w:szCs w:val="20"/>
              </w:rPr>
              <w:t>, vklop/izklop reflektorja</w:t>
            </w:r>
          </w:p>
        </w:tc>
        <w:tc>
          <w:tcPr>
            <w:tcW w:w="1134" w:type="dxa"/>
          </w:tcPr>
          <w:p w14:paraId="341CB795"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CBB8D9F"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5234E9F9" w14:textId="77777777" w:rsidR="00EF746E" w:rsidRPr="00B67534" w:rsidRDefault="00EF746E" w:rsidP="0083421A">
            <w:pPr>
              <w:rPr>
                <w:rFonts w:ascii="Arial Narrow" w:hAnsi="Arial Narrow"/>
                <w:b/>
                <w:szCs w:val="20"/>
              </w:rPr>
            </w:pPr>
          </w:p>
        </w:tc>
      </w:tr>
      <w:tr w:rsidR="00EF746E" w:rsidRPr="00B67534" w14:paraId="5702743C" w14:textId="77777777" w:rsidTr="002E7E60">
        <w:tc>
          <w:tcPr>
            <w:tcW w:w="6771" w:type="dxa"/>
          </w:tcPr>
          <w:p w14:paraId="60E3EADE" w14:textId="24F99386" w:rsidR="00EF746E" w:rsidRPr="00B67534" w:rsidRDefault="00EF746E" w:rsidP="006E5DE4">
            <w:pPr>
              <w:pStyle w:val="Odstavekseznama"/>
              <w:numPr>
                <w:ilvl w:val="0"/>
                <w:numId w:val="38"/>
              </w:numPr>
              <w:spacing w:line="240" w:lineRule="auto"/>
              <w:rPr>
                <w:rFonts w:ascii="Arial Narrow" w:hAnsi="Arial Narrow"/>
                <w:szCs w:val="20"/>
              </w:rPr>
            </w:pPr>
            <w:proofErr w:type="spellStart"/>
            <w:r w:rsidRPr="00B67534">
              <w:rPr>
                <w:rFonts w:ascii="Arial Narrow" w:eastAsia="Times New Roman" w:hAnsi="Arial Narrow" w:cs="Calibri"/>
                <w:color w:val="000000"/>
                <w:szCs w:val="20"/>
              </w:rPr>
              <w:t>Multifunkcijski</w:t>
            </w:r>
            <w:proofErr w:type="spellEnd"/>
            <w:r w:rsidRPr="00B67534">
              <w:rPr>
                <w:rFonts w:ascii="Arial Narrow" w:eastAsia="Times New Roman" w:hAnsi="Arial Narrow" w:cs="Calibri"/>
                <w:color w:val="000000"/>
                <w:szCs w:val="20"/>
              </w:rPr>
              <w:t xml:space="preserve"> prikazovalnik najmanj s podatki o hitrosti vrtenja inštrumentov, smeri vrtenja inštrumentov, hlajenju, osvetlitvi in uri</w:t>
            </w:r>
            <w:r w:rsidR="00704BDD">
              <w:rPr>
                <w:rFonts w:ascii="Arial Narrow" w:eastAsia="Times New Roman" w:hAnsi="Arial Narrow" w:cs="Calibri"/>
                <w:color w:val="000000"/>
                <w:szCs w:val="20"/>
              </w:rPr>
              <w:t>, ki prikazuje trenutni čas</w:t>
            </w:r>
          </w:p>
        </w:tc>
        <w:tc>
          <w:tcPr>
            <w:tcW w:w="1134" w:type="dxa"/>
          </w:tcPr>
          <w:p w14:paraId="22B625BC" w14:textId="77777777" w:rsidR="00EF746E" w:rsidRPr="00B67534" w:rsidRDefault="00EF746E" w:rsidP="00F866A1">
            <w:pPr>
              <w:jc w:val="center"/>
              <w:rPr>
                <w:rFonts w:ascii="Arial Narrow" w:hAnsi="Arial Narrow"/>
                <w:szCs w:val="20"/>
              </w:rPr>
            </w:pPr>
            <w:r w:rsidRPr="00B67534">
              <w:rPr>
                <w:rFonts w:ascii="Arial Narrow" w:hAnsi="Arial Narrow"/>
                <w:szCs w:val="20"/>
              </w:rPr>
              <w:t>DA</w:t>
            </w:r>
          </w:p>
        </w:tc>
        <w:tc>
          <w:tcPr>
            <w:tcW w:w="992" w:type="dxa"/>
          </w:tcPr>
          <w:p w14:paraId="40D26408" w14:textId="77777777" w:rsidR="00EF746E" w:rsidRPr="00B67534" w:rsidRDefault="00EF746E" w:rsidP="00F866A1">
            <w:pPr>
              <w:jc w:val="center"/>
              <w:rPr>
                <w:rFonts w:ascii="Arial Narrow" w:hAnsi="Arial Narrow"/>
                <w:szCs w:val="20"/>
              </w:rPr>
            </w:pPr>
            <w:r w:rsidRPr="00B67534">
              <w:rPr>
                <w:rFonts w:ascii="Arial Narrow" w:hAnsi="Arial Narrow"/>
                <w:szCs w:val="20"/>
              </w:rPr>
              <w:t>NE</w:t>
            </w:r>
          </w:p>
        </w:tc>
        <w:tc>
          <w:tcPr>
            <w:tcW w:w="957" w:type="dxa"/>
          </w:tcPr>
          <w:p w14:paraId="62544C5D" w14:textId="77777777" w:rsidR="00EF746E" w:rsidRPr="00B67534" w:rsidRDefault="00EF746E" w:rsidP="0083421A">
            <w:pPr>
              <w:rPr>
                <w:rFonts w:ascii="Arial Narrow" w:hAnsi="Arial Narrow"/>
                <w:b/>
                <w:szCs w:val="20"/>
              </w:rPr>
            </w:pPr>
          </w:p>
        </w:tc>
      </w:tr>
      <w:tr w:rsidR="00EF746E" w:rsidRPr="00B67534" w14:paraId="05DA80E4" w14:textId="77777777" w:rsidTr="002E7E60">
        <w:tc>
          <w:tcPr>
            <w:tcW w:w="6771" w:type="dxa"/>
          </w:tcPr>
          <w:p w14:paraId="14320395" w14:textId="3C8EE63F"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Funkcija odštevalnik časa </w:t>
            </w:r>
            <w:r w:rsidR="00704BDD">
              <w:rPr>
                <w:rFonts w:ascii="Arial Narrow" w:eastAsia="Times New Roman" w:hAnsi="Arial Narrow" w:cs="Calibri"/>
                <w:color w:val="000000"/>
                <w:szCs w:val="20"/>
              </w:rPr>
              <w:t>–</w:t>
            </w:r>
            <w:r>
              <w:rPr>
                <w:rFonts w:ascii="Arial Narrow" w:eastAsia="Times New Roman" w:hAnsi="Arial Narrow" w:cs="Calibri"/>
                <w:color w:val="000000"/>
                <w:szCs w:val="20"/>
              </w:rPr>
              <w:t xml:space="preserve"> TIMER</w:t>
            </w:r>
            <w:r w:rsidR="00704BDD">
              <w:rPr>
                <w:rFonts w:ascii="Arial Narrow" w:eastAsia="Times New Roman" w:hAnsi="Arial Narrow" w:cs="Calibri"/>
                <w:color w:val="000000"/>
                <w:szCs w:val="20"/>
              </w:rPr>
              <w:t xml:space="preserve"> z zvočnim signalom ob koncu odštevalnega časa</w:t>
            </w:r>
          </w:p>
        </w:tc>
        <w:tc>
          <w:tcPr>
            <w:tcW w:w="1134" w:type="dxa"/>
          </w:tcPr>
          <w:p w14:paraId="5DC0202D"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2E9F4F44"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30B0B347" w14:textId="77777777" w:rsidR="00EF746E" w:rsidRPr="00B67534" w:rsidRDefault="00EF746E" w:rsidP="0083421A">
            <w:pPr>
              <w:rPr>
                <w:rFonts w:ascii="Arial Narrow" w:hAnsi="Arial Narrow"/>
                <w:b/>
                <w:szCs w:val="20"/>
              </w:rPr>
            </w:pPr>
          </w:p>
        </w:tc>
      </w:tr>
      <w:tr w:rsidR="00EF746E" w:rsidRPr="00ED37DD" w14:paraId="6632A5BB" w14:textId="77777777" w:rsidTr="002E7E60">
        <w:tc>
          <w:tcPr>
            <w:tcW w:w="6771" w:type="dxa"/>
          </w:tcPr>
          <w:p w14:paraId="2A8F52FE" w14:textId="672FC9E3" w:rsidR="00EF746E" w:rsidRPr="00ED37DD" w:rsidRDefault="00EF746E" w:rsidP="006E5DE4">
            <w:pPr>
              <w:pStyle w:val="Odstavekseznama"/>
              <w:numPr>
                <w:ilvl w:val="0"/>
                <w:numId w:val="38"/>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lastRenderedPageBreak/>
              <w:t xml:space="preserve">Roka z inštrumenti za zobozdravnika mora biti nastavljiva po višini, gibljiva v vse smeri tako, da je omogočeno štiriročno delo, z možnostjo upravljanja z obeh smeri. Ročaja morata biti snemljiva, postavljena sta na levi </w:t>
            </w:r>
            <w:r w:rsidR="00704BDD">
              <w:rPr>
                <w:rFonts w:ascii="Arial Narrow" w:eastAsia="Times New Roman" w:hAnsi="Arial Narrow" w:cs="Calibri"/>
                <w:szCs w:val="20"/>
              </w:rPr>
              <w:t>i</w:t>
            </w:r>
            <w:r w:rsidRPr="00ED37DD">
              <w:rPr>
                <w:rFonts w:ascii="Arial Narrow" w:eastAsia="Times New Roman" w:hAnsi="Arial Narrow" w:cs="Calibri"/>
                <w:szCs w:val="20"/>
              </w:rPr>
              <w:t>n na desni strani enote</w:t>
            </w:r>
          </w:p>
        </w:tc>
        <w:tc>
          <w:tcPr>
            <w:tcW w:w="1134" w:type="dxa"/>
          </w:tcPr>
          <w:p w14:paraId="576F9B89" w14:textId="77777777" w:rsidR="00EF746E" w:rsidRPr="00ED37DD" w:rsidRDefault="00EF746E" w:rsidP="00F866A1">
            <w:pPr>
              <w:jc w:val="center"/>
              <w:rPr>
                <w:rFonts w:ascii="Arial Narrow" w:hAnsi="Arial Narrow"/>
                <w:szCs w:val="20"/>
              </w:rPr>
            </w:pPr>
            <w:r w:rsidRPr="00ED37DD">
              <w:rPr>
                <w:rFonts w:ascii="Arial Narrow" w:hAnsi="Arial Narrow"/>
                <w:szCs w:val="20"/>
              </w:rPr>
              <w:t>DA</w:t>
            </w:r>
          </w:p>
        </w:tc>
        <w:tc>
          <w:tcPr>
            <w:tcW w:w="992" w:type="dxa"/>
          </w:tcPr>
          <w:p w14:paraId="6FAEB8A0" w14:textId="77777777" w:rsidR="00EF746E" w:rsidRPr="00ED37DD" w:rsidRDefault="00EF746E" w:rsidP="00F866A1">
            <w:pPr>
              <w:jc w:val="center"/>
              <w:rPr>
                <w:rFonts w:ascii="Arial Narrow" w:hAnsi="Arial Narrow"/>
                <w:szCs w:val="20"/>
              </w:rPr>
            </w:pPr>
            <w:r w:rsidRPr="00ED37DD">
              <w:rPr>
                <w:rFonts w:ascii="Arial Narrow" w:hAnsi="Arial Narrow"/>
                <w:szCs w:val="20"/>
              </w:rPr>
              <w:t>NE</w:t>
            </w:r>
          </w:p>
        </w:tc>
        <w:tc>
          <w:tcPr>
            <w:tcW w:w="957" w:type="dxa"/>
          </w:tcPr>
          <w:p w14:paraId="1CEDB482" w14:textId="77777777" w:rsidR="00EF746E" w:rsidRPr="00ED37DD" w:rsidRDefault="00EF746E" w:rsidP="0083421A">
            <w:pPr>
              <w:rPr>
                <w:rFonts w:ascii="Arial Narrow" w:hAnsi="Arial Narrow"/>
                <w:b/>
                <w:szCs w:val="20"/>
              </w:rPr>
            </w:pPr>
          </w:p>
        </w:tc>
      </w:tr>
      <w:tr w:rsidR="00EF746E" w:rsidRPr="001B7FF4" w14:paraId="5DB857F4" w14:textId="77777777" w:rsidTr="002E7E60">
        <w:tc>
          <w:tcPr>
            <w:tcW w:w="6771" w:type="dxa"/>
          </w:tcPr>
          <w:p w14:paraId="400CF437" w14:textId="2AB06204" w:rsidR="00EF746E" w:rsidRPr="002E7E60" w:rsidRDefault="002E7E60" w:rsidP="002E7E60">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2E7E60">
              <w:rPr>
                <w:rFonts w:ascii="Arial Narrow" w:eastAsia="Times New Roman" w:hAnsi="Arial Narrow" w:cs="Calibri"/>
                <w:szCs w:val="20"/>
              </w:rPr>
              <w:t xml:space="preserve">Večja odlagalna mizica (velikost vsaj dveh standardnih pladnjev) fiksno pritrjena na roki oz. v nosilcu brez možnosti poljubnega horizontalnega </w:t>
            </w:r>
            <w:proofErr w:type="spellStart"/>
            <w:r w:rsidRPr="002E7E60">
              <w:rPr>
                <w:rFonts w:ascii="Arial Narrow" w:eastAsia="Times New Roman" w:hAnsi="Arial Narrow" w:cs="Calibri"/>
                <w:szCs w:val="20"/>
              </w:rPr>
              <w:t>pozicioniranja</w:t>
            </w:r>
            <w:proofErr w:type="spellEnd"/>
            <w:r w:rsidRPr="002E7E60">
              <w:rPr>
                <w:rFonts w:ascii="Arial Narrow" w:eastAsia="Times New Roman" w:hAnsi="Arial Narrow" w:cs="Calibri"/>
                <w:szCs w:val="20"/>
              </w:rPr>
              <w:t xml:space="preserve"> / premikanja v vodilih samega nosilca. Pritrditev na nosilec je omogočena tovarniško z vijaki ali z mehanizmom na zaklop. Mizica mora biti snemljiva po potrebi. Imeti mora silikonsko podlogo.</w:t>
            </w:r>
          </w:p>
        </w:tc>
        <w:tc>
          <w:tcPr>
            <w:tcW w:w="1134" w:type="dxa"/>
          </w:tcPr>
          <w:p w14:paraId="277C568F" w14:textId="178365E5" w:rsidR="00F866A1" w:rsidRDefault="00DC44A4" w:rsidP="004E389D">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t>DA</w:t>
            </w:r>
          </w:p>
          <w:p w14:paraId="7FEAEEB8" w14:textId="44D4B3A1" w:rsidR="004E389D" w:rsidRDefault="004E389D" w:rsidP="004E389D">
            <w:pPr>
              <w:tabs>
                <w:tab w:val="center" w:pos="4536"/>
                <w:tab w:val="right" w:pos="9072"/>
              </w:tabs>
              <w:spacing w:line="240" w:lineRule="auto"/>
              <w:ind w:left="360"/>
              <w:rPr>
                <w:rFonts w:ascii="Arial Narrow" w:eastAsia="Times New Roman" w:hAnsi="Arial Narrow" w:cs="Calibri"/>
                <w:szCs w:val="20"/>
              </w:rPr>
            </w:pPr>
          </w:p>
          <w:p w14:paraId="4C01B06E" w14:textId="58C145B7" w:rsidR="004E389D" w:rsidRPr="00F866A1" w:rsidRDefault="004E389D" w:rsidP="004E389D">
            <w:pPr>
              <w:tabs>
                <w:tab w:val="center" w:pos="4536"/>
                <w:tab w:val="right" w:pos="9072"/>
              </w:tabs>
              <w:spacing w:line="240" w:lineRule="auto"/>
              <w:ind w:left="360"/>
              <w:rPr>
                <w:rFonts w:ascii="Arial Narrow" w:eastAsia="Times New Roman" w:hAnsi="Arial Narrow" w:cs="Calibri"/>
                <w:szCs w:val="20"/>
              </w:rPr>
            </w:pPr>
          </w:p>
        </w:tc>
        <w:tc>
          <w:tcPr>
            <w:tcW w:w="992" w:type="dxa"/>
          </w:tcPr>
          <w:p w14:paraId="1A40B7B7" w14:textId="4882B34F" w:rsidR="00F866A1" w:rsidRDefault="00DC44A4" w:rsidP="00DC44A4">
            <w:pPr>
              <w:jc w:val="center"/>
            </w:pPr>
            <w:r>
              <w:t>NE</w:t>
            </w:r>
          </w:p>
          <w:p w14:paraId="6FCC2D97" w14:textId="7CEF3098" w:rsidR="004E389D" w:rsidRDefault="004E389D" w:rsidP="002E7E60">
            <w:pPr>
              <w:jc w:val="center"/>
            </w:pPr>
          </w:p>
          <w:p w14:paraId="541F14DB" w14:textId="75CAE274" w:rsidR="004E389D" w:rsidRPr="004E389D" w:rsidRDefault="004E389D" w:rsidP="004E389D">
            <w:pPr>
              <w:jc w:val="center"/>
              <w:rPr>
                <w:rFonts w:ascii="Arial Narrow" w:hAnsi="Arial Narrow"/>
              </w:rPr>
            </w:pPr>
          </w:p>
          <w:p w14:paraId="5E31CDAB" w14:textId="77777777" w:rsidR="004E389D" w:rsidRPr="004E389D" w:rsidRDefault="004E389D" w:rsidP="004E389D">
            <w:pPr>
              <w:rPr>
                <w:rFonts w:ascii="Arial Narrow" w:hAnsi="Arial Narrow"/>
              </w:rPr>
            </w:pPr>
          </w:p>
          <w:p w14:paraId="77DA4C9E" w14:textId="21F66630" w:rsidR="004E389D" w:rsidRPr="00F866A1" w:rsidRDefault="004E389D" w:rsidP="004E389D"/>
        </w:tc>
        <w:tc>
          <w:tcPr>
            <w:tcW w:w="957" w:type="dxa"/>
          </w:tcPr>
          <w:p w14:paraId="0CBA2F61" w14:textId="77777777" w:rsidR="00EF746E" w:rsidRPr="001B7FF4" w:rsidRDefault="00EF746E" w:rsidP="00F3658E">
            <w:pPr>
              <w:pStyle w:val="Odstavekseznama"/>
              <w:tabs>
                <w:tab w:val="center" w:pos="4536"/>
                <w:tab w:val="right" w:pos="9072"/>
              </w:tabs>
              <w:spacing w:line="240" w:lineRule="auto"/>
              <w:rPr>
                <w:rFonts w:ascii="Arial Narrow" w:eastAsia="Times New Roman" w:hAnsi="Arial Narrow" w:cs="Calibri"/>
                <w:szCs w:val="20"/>
              </w:rPr>
            </w:pPr>
          </w:p>
        </w:tc>
      </w:tr>
      <w:tr w:rsidR="00EF746E" w:rsidRPr="001B7FF4" w14:paraId="3CE0A4DF" w14:textId="77777777" w:rsidTr="002E7E60">
        <w:tc>
          <w:tcPr>
            <w:tcW w:w="6771" w:type="dxa"/>
          </w:tcPr>
          <w:p w14:paraId="041322EE" w14:textId="77777777" w:rsidR="00EF746E" w:rsidRPr="001B7FF4" w:rsidRDefault="00EF746E" w:rsidP="001B7FF4">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1B7FF4">
              <w:rPr>
                <w:rFonts w:ascii="Arial Narrow" w:eastAsia="Times New Roman" w:hAnsi="Arial Narrow" w:cs="Calibri"/>
                <w:szCs w:val="20"/>
              </w:rPr>
              <w:t>Izbira vrstnega reda inštrumentov na roki</w:t>
            </w:r>
          </w:p>
        </w:tc>
        <w:tc>
          <w:tcPr>
            <w:tcW w:w="1134" w:type="dxa"/>
          </w:tcPr>
          <w:p w14:paraId="6D2FBE87" w14:textId="06FD9E33" w:rsidR="00EF746E" w:rsidRPr="00F866A1" w:rsidRDefault="004E389D" w:rsidP="004E389D">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t>DA</w:t>
            </w:r>
          </w:p>
        </w:tc>
        <w:tc>
          <w:tcPr>
            <w:tcW w:w="992" w:type="dxa"/>
          </w:tcPr>
          <w:p w14:paraId="5BAD387A" w14:textId="24E0BA27" w:rsidR="004E389D" w:rsidRPr="004E389D" w:rsidRDefault="004E389D" w:rsidP="002E7E60">
            <w:pPr>
              <w:tabs>
                <w:tab w:val="left" w:pos="956"/>
              </w:tabs>
              <w:spacing w:line="240" w:lineRule="auto"/>
              <w:jc w:val="center"/>
              <w:rPr>
                <w:rFonts w:ascii="Arial Narrow" w:eastAsia="Times New Roman" w:hAnsi="Arial Narrow" w:cs="Calibri"/>
                <w:szCs w:val="20"/>
              </w:rPr>
            </w:pPr>
            <w:r>
              <w:rPr>
                <w:rFonts w:ascii="Arial Narrow" w:eastAsia="Times New Roman" w:hAnsi="Arial Narrow" w:cs="Calibri"/>
                <w:szCs w:val="20"/>
              </w:rPr>
              <w:t>NE</w:t>
            </w:r>
          </w:p>
        </w:tc>
        <w:tc>
          <w:tcPr>
            <w:tcW w:w="957" w:type="dxa"/>
          </w:tcPr>
          <w:p w14:paraId="1F5C8ED8" w14:textId="77777777" w:rsidR="00EF746E" w:rsidRPr="00D15BCD" w:rsidRDefault="00EF746E" w:rsidP="00D15BCD">
            <w:pPr>
              <w:tabs>
                <w:tab w:val="center" w:pos="4536"/>
                <w:tab w:val="right" w:pos="9072"/>
              </w:tabs>
              <w:spacing w:line="240" w:lineRule="auto"/>
              <w:ind w:left="360"/>
              <w:rPr>
                <w:rFonts w:ascii="Arial Narrow" w:eastAsia="Times New Roman" w:hAnsi="Arial Narrow" w:cs="Calibri"/>
                <w:szCs w:val="20"/>
              </w:rPr>
            </w:pPr>
          </w:p>
        </w:tc>
      </w:tr>
      <w:tr w:rsidR="00EF746E" w:rsidRPr="00B67534" w14:paraId="34C870E1" w14:textId="77777777" w:rsidTr="002E7E60">
        <w:tc>
          <w:tcPr>
            <w:tcW w:w="6771" w:type="dxa"/>
          </w:tcPr>
          <w:p w14:paraId="1121E5E4" w14:textId="334618DE"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Vgrajen USB vmesnik na  enoti za zobozdravnika </w:t>
            </w:r>
          </w:p>
        </w:tc>
        <w:tc>
          <w:tcPr>
            <w:tcW w:w="1134" w:type="dxa"/>
          </w:tcPr>
          <w:p w14:paraId="5C7D1E5D" w14:textId="77777777" w:rsidR="00EF746E" w:rsidRPr="00B67534" w:rsidRDefault="00EF746E" w:rsidP="00F866A1">
            <w:pPr>
              <w:jc w:val="center"/>
              <w:rPr>
                <w:rFonts w:ascii="Arial Narrow" w:hAnsi="Arial Narrow"/>
                <w:szCs w:val="20"/>
              </w:rPr>
            </w:pPr>
            <w:r>
              <w:rPr>
                <w:rFonts w:ascii="Arial Narrow" w:hAnsi="Arial Narrow"/>
                <w:szCs w:val="20"/>
              </w:rPr>
              <w:t>DA</w:t>
            </w:r>
          </w:p>
        </w:tc>
        <w:tc>
          <w:tcPr>
            <w:tcW w:w="992" w:type="dxa"/>
          </w:tcPr>
          <w:p w14:paraId="4702BB03" w14:textId="77777777" w:rsidR="00EF746E" w:rsidRPr="00B67534" w:rsidRDefault="00EF746E" w:rsidP="00F866A1">
            <w:pPr>
              <w:jc w:val="center"/>
              <w:rPr>
                <w:rFonts w:ascii="Arial Narrow" w:hAnsi="Arial Narrow"/>
                <w:szCs w:val="20"/>
              </w:rPr>
            </w:pPr>
            <w:r>
              <w:rPr>
                <w:rFonts w:ascii="Arial Narrow" w:hAnsi="Arial Narrow"/>
                <w:szCs w:val="20"/>
              </w:rPr>
              <w:t>NE</w:t>
            </w:r>
          </w:p>
        </w:tc>
        <w:tc>
          <w:tcPr>
            <w:tcW w:w="957" w:type="dxa"/>
          </w:tcPr>
          <w:p w14:paraId="4ECD4B24" w14:textId="77777777" w:rsidR="00EF746E" w:rsidRPr="00B67534" w:rsidRDefault="00EF746E" w:rsidP="0083421A">
            <w:pPr>
              <w:rPr>
                <w:rFonts w:ascii="Arial Narrow" w:hAnsi="Arial Narrow"/>
                <w:b/>
                <w:szCs w:val="20"/>
              </w:rPr>
            </w:pPr>
          </w:p>
        </w:tc>
      </w:tr>
      <w:tr w:rsidR="00F866A1" w:rsidRPr="00B67534" w14:paraId="02A9A1D9" w14:textId="77777777" w:rsidTr="00F866A1">
        <w:tc>
          <w:tcPr>
            <w:tcW w:w="9854" w:type="dxa"/>
            <w:gridSpan w:val="4"/>
            <w:shd w:val="clear" w:color="auto" w:fill="DDDDDD"/>
          </w:tcPr>
          <w:p w14:paraId="1C3A465A" w14:textId="4B18EC07" w:rsidR="00F866A1" w:rsidRPr="00B67534" w:rsidRDefault="00F866A1" w:rsidP="0083421A">
            <w:pPr>
              <w:rPr>
                <w:rFonts w:ascii="Arial Narrow" w:hAnsi="Arial Narrow"/>
                <w:b/>
                <w:szCs w:val="20"/>
              </w:rPr>
            </w:pPr>
            <w:r w:rsidRPr="00B67534">
              <w:rPr>
                <w:rFonts w:ascii="Arial Narrow" w:eastAsia="Times New Roman" w:hAnsi="Arial Narrow" w:cs="Calibri"/>
                <w:color w:val="000000"/>
                <w:szCs w:val="20"/>
              </w:rPr>
              <w:t>ELEMENTI ZA ASISTENTA</w:t>
            </w:r>
          </w:p>
        </w:tc>
      </w:tr>
      <w:tr w:rsidR="00EF746E" w:rsidRPr="00B67534" w14:paraId="2C777EAA" w14:textId="77777777" w:rsidTr="002E7E60">
        <w:tc>
          <w:tcPr>
            <w:tcW w:w="6771" w:type="dxa"/>
          </w:tcPr>
          <w:p w14:paraId="40B2A952"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1134" w:type="dxa"/>
          </w:tcPr>
          <w:p w14:paraId="21167E1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6EF236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F2DD5FF" w14:textId="77777777" w:rsidR="00EF746E" w:rsidRPr="00B67534" w:rsidRDefault="00EF746E" w:rsidP="0083421A">
            <w:pPr>
              <w:rPr>
                <w:rFonts w:ascii="Arial Narrow" w:hAnsi="Arial Narrow"/>
                <w:b/>
                <w:szCs w:val="20"/>
              </w:rPr>
            </w:pPr>
          </w:p>
        </w:tc>
      </w:tr>
      <w:tr w:rsidR="00EF746E" w:rsidRPr="00B67534" w14:paraId="0EC60461" w14:textId="77777777" w:rsidTr="002E7E60">
        <w:tc>
          <w:tcPr>
            <w:tcW w:w="6771" w:type="dxa"/>
          </w:tcPr>
          <w:p w14:paraId="7F43103A" w14:textId="7D3B6CE4"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sidR="00D938C8">
              <w:rPr>
                <w:rFonts w:ascii="Arial Narrow" w:eastAsia="Times New Roman" w:hAnsi="Arial Narrow" w:cs="Calibri"/>
                <w:color w:val="000000"/>
                <w:szCs w:val="20"/>
              </w:rPr>
              <w:t>. Vhod v sesalno cev je prost brez adapterja in omogoča direktno vstavitev v sesalno cev.</w:t>
            </w:r>
          </w:p>
        </w:tc>
        <w:tc>
          <w:tcPr>
            <w:tcW w:w="1134" w:type="dxa"/>
          </w:tcPr>
          <w:p w14:paraId="4AD2846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92EE6C0"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756FA1C" w14:textId="77777777" w:rsidR="00EF746E" w:rsidRPr="00B67534" w:rsidRDefault="00EF746E" w:rsidP="0083421A">
            <w:pPr>
              <w:rPr>
                <w:rFonts w:ascii="Arial Narrow" w:hAnsi="Arial Narrow"/>
                <w:b/>
                <w:szCs w:val="20"/>
              </w:rPr>
            </w:pPr>
          </w:p>
        </w:tc>
      </w:tr>
      <w:tr w:rsidR="00EF746E" w:rsidRPr="00B67534" w14:paraId="4F2481F4" w14:textId="77777777" w:rsidTr="002E7E60">
        <w:tc>
          <w:tcPr>
            <w:tcW w:w="6771" w:type="dxa"/>
          </w:tcPr>
          <w:p w14:paraId="5DA2A88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1134" w:type="dxa"/>
          </w:tcPr>
          <w:p w14:paraId="4428DC40"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965179"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7C08113" w14:textId="77777777" w:rsidR="00EF746E" w:rsidRPr="00B67534" w:rsidRDefault="00EF746E" w:rsidP="0083421A">
            <w:pPr>
              <w:rPr>
                <w:rFonts w:ascii="Arial Narrow" w:hAnsi="Arial Narrow"/>
                <w:b/>
                <w:szCs w:val="20"/>
              </w:rPr>
            </w:pPr>
          </w:p>
        </w:tc>
      </w:tr>
      <w:tr w:rsidR="00EF746E" w:rsidRPr="00B67534" w14:paraId="63687931" w14:textId="77777777" w:rsidTr="002E7E60">
        <w:tc>
          <w:tcPr>
            <w:tcW w:w="6771" w:type="dxa"/>
          </w:tcPr>
          <w:p w14:paraId="469A557E" w14:textId="5C523120" w:rsidR="00EF746E" w:rsidRPr="00B67534" w:rsidRDefault="00CA3343"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tovarniško izdelana površina za odlaganje materialov, ki se jih uporablja pri delu, kar omogoči ergonomsko delo zobozdravstvene asistence. Nameščena za sesalci</w:t>
            </w:r>
          </w:p>
        </w:tc>
        <w:tc>
          <w:tcPr>
            <w:tcW w:w="1134" w:type="dxa"/>
          </w:tcPr>
          <w:p w14:paraId="0DDD79EE" w14:textId="77777777" w:rsidR="00F866A1" w:rsidRDefault="00F866A1" w:rsidP="0083421A">
            <w:pPr>
              <w:jc w:val="center"/>
              <w:rPr>
                <w:rFonts w:ascii="Arial Narrow" w:hAnsi="Arial Narrow"/>
                <w:szCs w:val="20"/>
              </w:rPr>
            </w:pPr>
          </w:p>
          <w:p w14:paraId="29CE932C" w14:textId="7CC432CA"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4F4DC6E" w14:textId="77777777" w:rsidR="00F866A1" w:rsidRDefault="00F866A1" w:rsidP="0083421A">
            <w:pPr>
              <w:jc w:val="center"/>
              <w:rPr>
                <w:rFonts w:ascii="Arial Narrow" w:hAnsi="Arial Narrow"/>
                <w:szCs w:val="20"/>
              </w:rPr>
            </w:pPr>
          </w:p>
          <w:p w14:paraId="74F0D500" w14:textId="049B4D65"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6284EEB" w14:textId="77777777" w:rsidR="00EF746E" w:rsidRPr="00B67534" w:rsidRDefault="00EF746E" w:rsidP="0083421A">
            <w:pPr>
              <w:rPr>
                <w:rFonts w:ascii="Arial Narrow" w:hAnsi="Arial Narrow"/>
                <w:b/>
                <w:szCs w:val="20"/>
              </w:rPr>
            </w:pPr>
          </w:p>
        </w:tc>
      </w:tr>
      <w:tr w:rsidR="00EF746E" w:rsidRPr="00B67534" w14:paraId="4D61E38B" w14:textId="77777777" w:rsidTr="002E7E60">
        <w:tc>
          <w:tcPr>
            <w:tcW w:w="6771" w:type="dxa"/>
          </w:tcPr>
          <w:p w14:paraId="39FE3540" w14:textId="1416F910"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sidR="00CA3343">
              <w:rPr>
                <w:rFonts w:ascii="Arial Narrow" w:eastAsia="Times New Roman" w:hAnsi="Arial Narrow" w:cs="Calibri"/>
                <w:color w:val="000000"/>
                <w:szCs w:val="20"/>
              </w:rPr>
              <w:t xml:space="preserve"> (vsaj polnjenje kozarca, izplakovanje fontane, vklop/izklop reflektorja, pozicija za izplakovanje vsebine pacientovih ust</w:t>
            </w:r>
          </w:p>
        </w:tc>
        <w:tc>
          <w:tcPr>
            <w:tcW w:w="1134" w:type="dxa"/>
          </w:tcPr>
          <w:p w14:paraId="684DBA0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8E6A05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2A13459" w14:textId="77777777" w:rsidR="00EF746E" w:rsidRPr="00B67534" w:rsidRDefault="00EF746E" w:rsidP="0083421A">
            <w:pPr>
              <w:rPr>
                <w:rFonts w:ascii="Arial Narrow" w:hAnsi="Arial Narrow"/>
                <w:b/>
                <w:szCs w:val="20"/>
              </w:rPr>
            </w:pPr>
          </w:p>
        </w:tc>
      </w:tr>
      <w:tr w:rsidR="00F866A1" w:rsidRPr="00B67534" w14:paraId="5EA15375" w14:textId="77777777" w:rsidTr="00F866A1">
        <w:tc>
          <w:tcPr>
            <w:tcW w:w="9854" w:type="dxa"/>
            <w:gridSpan w:val="4"/>
            <w:shd w:val="clear" w:color="auto" w:fill="DDDDDD"/>
          </w:tcPr>
          <w:p w14:paraId="31427C25" w14:textId="0F946FC5" w:rsidR="00F866A1" w:rsidRPr="00B67534" w:rsidRDefault="00F866A1" w:rsidP="0083421A">
            <w:pPr>
              <w:rPr>
                <w:rFonts w:ascii="Arial Narrow" w:hAnsi="Arial Narrow"/>
                <w:b/>
                <w:szCs w:val="20"/>
              </w:rPr>
            </w:pPr>
            <w:r w:rsidRPr="00B67534">
              <w:rPr>
                <w:rFonts w:ascii="Arial Narrow" w:hAnsi="Arial Narrow"/>
                <w:szCs w:val="20"/>
              </w:rPr>
              <w:t>ELEMENTI OHIŠJA</w:t>
            </w:r>
          </w:p>
        </w:tc>
      </w:tr>
      <w:tr w:rsidR="00EF746E" w:rsidRPr="00B67534" w14:paraId="2E3D19F0" w14:textId="77777777" w:rsidTr="002E7E60">
        <w:tc>
          <w:tcPr>
            <w:tcW w:w="6771" w:type="dxa"/>
          </w:tcPr>
          <w:p w14:paraId="6E0B9C4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1134" w:type="dxa"/>
          </w:tcPr>
          <w:p w14:paraId="4E7805E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D880161"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5A9CD7E" w14:textId="77777777" w:rsidR="00EF746E" w:rsidRPr="00B67534" w:rsidRDefault="00EF746E" w:rsidP="0083421A">
            <w:pPr>
              <w:rPr>
                <w:rFonts w:ascii="Arial Narrow" w:hAnsi="Arial Narrow"/>
                <w:b/>
                <w:szCs w:val="20"/>
              </w:rPr>
            </w:pPr>
          </w:p>
        </w:tc>
      </w:tr>
      <w:tr w:rsidR="00EF746E" w:rsidRPr="00B67534" w14:paraId="7E70558C" w14:textId="77777777" w:rsidTr="002E7E60">
        <w:tc>
          <w:tcPr>
            <w:tcW w:w="6771" w:type="dxa"/>
          </w:tcPr>
          <w:p w14:paraId="7918EABE"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1134" w:type="dxa"/>
          </w:tcPr>
          <w:p w14:paraId="4BF2841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1C1628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2EECE61" w14:textId="77777777" w:rsidR="00EF746E" w:rsidRPr="00B67534" w:rsidRDefault="00EF746E" w:rsidP="0083421A">
            <w:pPr>
              <w:rPr>
                <w:rFonts w:ascii="Arial Narrow" w:hAnsi="Arial Narrow"/>
                <w:b/>
                <w:szCs w:val="20"/>
              </w:rPr>
            </w:pPr>
          </w:p>
        </w:tc>
      </w:tr>
      <w:tr w:rsidR="00EF746E" w:rsidRPr="00B67534" w14:paraId="33276D60" w14:textId="77777777" w:rsidTr="002E7E60">
        <w:tc>
          <w:tcPr>
            <w:tcW w:w="6771" w:type="dxa"/>
          </w:tcPr>
          <w:p w14:paraId="368ED4CB"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1134" w:type="dxa"/>
          </w:tcPr>
          <w:p w14:paraId="171FC136" w14:textId="77777777" w:rsidR="00F866A1" w:rsidRDefault="00F866A1" w:rsidP="0083421A">
            <w:pPr>
              <w:jc w:val="center"/>
              <w:rPr>
                <w:rFonts w:ascii="Arial Narrow" w:hAnsi="Arial Narrow"/>
                <w:szCs w:val="20"/>
              </w:rPr>
            </w:pPr>
          </w:p>
          <w:p w14:paraId="20345201" w14:textId="77777777" w:rsidR="00F866A1" w:rsidRDefault="00F866A1" w:rsidP="0083421A">
            <w:pPr>
              <w:jc w:val="center"/>
              <w:rPr>
                <w:rFonts w:ascii="Arial Narrow" w:hAnsi="Arial Narrow"/>
                <w:szCs w:val="20"/>
              </w:rPr>
            </w:pPr>
          </w:p>
          <w:p w14:paraId="2086502E" w14:textId="3843E85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28074AD" w14:textId="77777777" w:rsidR="00F866A1" w:rsidRDefault="00F866A1" w:rsidP="0083421A">
            <w:pPr>
              <w:jc w:val="center"/>
              <w:rPr>
                <w:rFonts w:ascii="Arial Narrow" w:hAnsi="Arial Narrow"/>
                <w:szCs w:val="20"/>
              </w:rPr>
            </w:pPr>
          </w:p>
          <w:p w14:paraId="042E3C19" w14:textId="77777777" w:rsidR="00F866A1" w:rsidRDefault="00F866A1" w:rsidP="0083421A">
            <w:pPr>
              <w:jc w:val="center"/>
              <w:rPr>
                <w:rFonts w:ascii="Arial Narrow" w:hAnsi="Arial Narrow"/>
                <w:szCs w:val="20"/>
              </w:rPr>
            </w:pPr>
          </w:p>
          <w:p w14:paraId="5BBEC5C8" w14:textId="4508F86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0B67807" w14:textId="77777777" w:rsidR="00EF746E" w:rsidRPr="00B67534" w:rsidRDefault="00EF746E" w:rsidP="0083421A">
            <w:pPr>
              <w:rPr>
                <w:rFonts w:ascii="Arial Narrow" w:hAnsi="Arial Narrow"/>
                <w:b/>
                <w:szCs w:val="20"/>
              </w:rPr>
            </w:pPr>
          </w:p>
        </w:tc>
      </w:tr>
      <w:tr w:rsidR="00EF746E" w:rsidRPr="00B67534" w14:paraId="4FAA99F8" w14:textId="77777777" w:rsidTr="002E7E60">
        <w:tc>
          <w:tcPr>
            <w:tcW w:w="6771" w:type="dxa"/>
          </w:tcPr>
          <w:p w14:paraId="0A9BC4A2"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1134" w:type="dxa"/>
          </w:tcPr>
          <w:p w14:paraId="14D33CA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6CA257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40CF1F2" w14:textId="77777777" w:rsidR="00EF746E" w:rsidRPr="00B67534" w:rsidRDefault="00EF746E" w:rsidP="0083421A">
            <w:pPr>
              <w:rPr>
                <w:rFonts w:ascii="Arial Narrow" w:hAnsi="Arial Narrow"/>
                <w:b/>
                <w:szCs w:val="20"/>
              </w:rPr>
            </w:pPr>
          </w:p>
        </w:tc>
      </w:tr>
      <w:tr w:rsidR="00EF746E" w:rsidRPr="00B67534" w14:paraId="2A753AA4" w14:textId="77777777" w:rsidTr="002E7E60">
        <w:tc>
          <w:tcPr>
            <w:tcW w:w="6771" w:type="dxa"/>
          </w:tcPr>
          <w:p w14:paraId="5EE19CC1"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1134" w:type="dxa"/>
          </w:tcPr>
          <w:p w14:paraId="104773E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0362BF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940EA9C" w14:textId="77777777" w:rsidR="00EF746E" w:rsidRPr="00B67534" w:rsidRDefault="00EF746E" w:rsidP="0083421A">
            <w:pPr>
              <w:rPr>
                <w:rFonts w:ascii="Arial Narrow" w:hAnsi="Arial Narrow"/>
                <w:b/>
                <w:szCs w:val="20"/>
              </w:rPr>
            </w:pPr>
          </w:p>
        </w:tc>
      </w:tr>
      <w:tr w:rsidR="00EF746E" w:rsidRPr="00B67534" w14:paraId="1662A5C6" w14:textId="77777777" w:rsidTr="002E7E60">
        <w:tc>
          <w:tcPr>
            <w:tcW w:w="6771" w:type="dxa"/>
          </w:tcPr>
          <w:p w14:paraId="6E57627E"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1134" w:type="dxa"/>
          </w:tcPr>
          <w:p w14:paraId="296A6F77"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342ED1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98E626C" w14:textId="77777777" w:rsidR="00EF746E" w:rsidRPr="00B67534" w:rsidRDefault="00EF746E" w:rsidP="0083421A">
            <w:pPr>
              <w:rPr>
                <w:rFonts w:ascii="Arial Narrow" w:hAnsi="Arial Narrow"/>
                <w:b/>
                <w:szCs w:val="20"/>
              </w:rPr>
            </w:pPr>
          </w:p>
        </w:tc>
      </w:tr>
      <w:tr w:rsidR="00EF746E" w:rsidRPr="00B67534" w14:paraId="5EBA4A3A" w14:textId="77777777" w:rsidTr="002E7E60">
        <w:tc>
          <w:tcPr>
            <w:tcW w:w="6771" w:type="dxa"/>
          </w:tcPr>
          <w:p w14:paraId="617E5CEB" w14:textId="7FE1974E"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sidR="008F1E44">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sidR="00232098">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1134" w:type="dxa"/>
          </w:tcPr>
          <w:p w14:paraId="241144B2" w14:textId="77777777" w:rsidR="00F866A1" w:rsidRDefault="00F866A1" w:rsidP="0083421A">
            <w:pPr>
              <w:jc w:val="center"/>
              <w:rPr>
                <w:rFonts w:ascii="Arial Narrow" w:hAnsi="Arial Narrow"/>
                <w:szCs w:val="20"/>
              </w:rPr>
            </w:pPr>
          </w:p>
          <w:p w14:paraId="47BF81DB" w14:textId="504C8EDB"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1DD6727" w14:textId="77777777" w:rsidR="00F866A1" w:rsidRDefault="00F866A1" w:rsidP="0083421A">
            <w:pPr>
              <w:jc w:val="center"/>
              <w:rPr>
                <w:rFonts w:ascii="Arial Narrow" w:hAnsi="Arial Narrow"/>
                <w:szCs w:val="20"/>
              </w:rPr>
            </w:pPr>
          </w:p>
          <w:p w14:paraId="18E58A46" w14:textId="45853209"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8F65F7E" w14:textId="77777777" w:rsidR="00EF746E" w:rsidRPr="00B67534" w:rsidRDefault="00EF746E" w:rsidP="0083421A">
            <w:pPr>
              <w:rPr>
                <w:rFonts w:ascii="Arial Narrow" w:hAnsi="Arial Narrow"/>
                <w:b/>
                <w:szCs w:val="20"/>
              </w:rPr>
            </w:pPr>
          </w:p>
        </w:tc>
      </w:tr>
      <w:tr w:rsidR="00F866A1" w:rsidRPr="00B67534" w14:paraId="1763BADA" w14:textId="77777777" w:rsidTr="00F866A1">
        <w:tc>
          <w:tcPr>
            <w:tcW w:w="9854" w:type="dxa"/>
            <w:gridSpan w:val="4"/>
            <w:shd w:val="clear" w:color="auto" w:fill="DDDDDD"/>
          </w:tcPr>
          <w:p w14:paraId="4314FE11" w14:textId="1536A301" w:rsidR="00F866A1" w:rsidRPr="00B67534" w:rsidRDefault="00F866A1" w:rsidP="0083421A">
            <w:pPr>
              <w:rPr>
                <w:rFonts w:ascii="Arial Narrow" w:hAnsi="Arial Narrow"/>
                <w:b/>
                <w:szCs w:val="20"/>
              </w:rPr>
            </w:pPr>
            <w:r w:rsidRPr="00B67534">
              <w:rPr>
                <w:rFonts w:ascii="Arial Narrow" w:hAnsi="Arial Narrow"/>
                <w:szCs w:val="20"/>
              </w:rPr>
              <w:t>REFLEKTOR</w:t>
            </w:r>
          </w:p>
        </w:tc>
      </w:tr>
      <w:tr w:rsidR="00EF746E" w:rsidRPr="00B67534" w14:paraId="24CAA3ED" w14:textId="77777777" w:rsidTr="002E7E60">
        <w:tc>
          <w:tcPr>
            <w:tcW w:w="6771" w:type="dxa"/>
          </w:tcPr>
          <w:p w14:paraId="68040D84" w14:textId="6697ED48" w:rsidR="00EF746E" w:rsidRPr="001B7FF4" w:rsidRDefault="00EF746E" w:rsidP="001B7FF4">
            <w:pPr>
              <w:pStyle w:val="Odstavekseznama"/>
              <w:numPr>
                <w:ilvl w:val="0"/>
                <w:numId w:val="38"/>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w:t>
            </w:r>
            <w:r w:rsidR="001B7FF4" w:rsidRPr="001B7FF4">
              <w:rPr>
                <w:rFonts w:ascii="Arial Narrow" w:eastAsia="Times New Roman" w:hAnsi="Arial Narrow" w:cs="Calibri"/>
                <w:color w:val="000000"/>
                <w:szCs w:val="20"/>
              </w:rPr>
              <w:t xml:space="preserve">fizično </w:t>
            </w:r>
            <w:r w:rsidRPr="001B7FF4">
              <w:rPr>
                <w:rFonts w:ascii="Arial Narrow" w:eastAsia="Times New Roman" w:hAnsi="Arial Narrow" w:cs="Calibri"/>
                <w:color w:val="000000"/>
                <w:szCs w:val="20"/>
              </w:rPr>
              <w:t>ločenimi svetilnimi enotami/izvori razporejenimi tako, da sta najmanj dva zgoraj in najmanj dva spodaj</w:t>
            </w:r>
            <w:r w:rsidR="001B7FF4" w:rsidRPr="001B7FF4">
              <w:rPr>
                <w:rFonts w:ascii="Arial Narrow" w:eastAsia="Times New Roman" w:hAnsi="Arial Narrow" w:cs="Calibri"/>
                <w:color w:val="000000"/>
                <w:szCs w:val="20"/>
              </w:rPr>
              <w:t xml:space="preserve">, </w:t>
            </w:r>
            <w:r w:rsidR="001B7FF4" w:rsidRPr="001B7FF4">
              <w:rPr>
                <w:rFonts w:ascii="Arial Narrow" w:eastAsia="Times New Roman" w:hAnsi="Arial Narrow"/>
                <w:color w:val="000000"/>
                <w:szCs w:val="20"/>
              </w:rPr>
              <w:t xml:space="preserve">kar v čim večji meri preprečuje pojav sence v delovnem polju. </w:t>
            </w:r>
            <w:r w:rsidR="001B7FF4">
              <w:rPr>
                <w:rFonts w:ascii="Arial Narrow" w:eastAsia="Times New Roman" w:hAnsi="Arial Narrow"/>
                <w:color w:val="000000"/>
                <w:szCs w:val="20"/>
              </w:rPr>
              <w:t>V svetilnih enotah je lahko nameščeno različno število svetilnih diod.</w:t>
            </w:r>
          </w:p>
        </w:tc>
        <w:tc>
          <w:tcPr>
            <w:tcW w:w="1134" w:type="dxa"/>
          </w:tcPr>
          <w:p w14:paraId="66223C39" w14:textId="77777777" w:rsidR="00F866A1" w:rsidRDefault="00F866A1" w:rsidP="0083421A">
            <w:pPr>
              <w:jc w:val="center"/>
              <w:rPr>
                <w:rFonts w:ascii="Arial Narrow" w:hAnsi="Arial Narrow"/>
                <w:szCs w:val="20"/>
              </w:rPr>
            </w:pPr>
          </w:p>
          <w:p w14:paraId="7E87765D" w14:textId="323CEB79"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DD1AFA7" w14:textId="77777777" w:rsidR="00F866A1" w:rsidRDefault="00F866A1" w:rsidP="0083421A">
            <w:pPr>
              <w:jc w:val="center"/>
              <w:rPr>
                <w:rFonts w:ascii="Arial Narrow" w:hAnsi="Arial Narrow"/>
                <w:szCs w:val="20"/>
              </w:rPr>
            </w:pPr>
          </w:p>
          <w:p w14:paraId="2DD4BFD4" w14:textId="4A6D4A8C"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5CFED2C" w14:textId="77777777" w:rsidR="00EF746E" w:rsidRPr="00B67534" w:rsidRDefault="00EF746E" w:rsidP="0083421A">
            <w:pPr>
              <w:rPr>
                <w:rFonts w:ascii="Arial Narrow" w:hAnsi="Arial Narrow"/>
                <w:b/>
                <w:szCs w:val="20"/>
              </w:rPr>
            </w:pPr>
          </w:p>
        </w:tc>
      </w:tr>
      <w:tr w:rsidR="00EF746E" w:rsidRPr="00B67534" w14:paraId="570CFC27" w14:textId="77777777" w:rsidTr="002E7E60">
        <w:tc>
          <w:tcPr>
            <w:tcW w:w="6771" w:type="dxa"/>
          </w:tcPr>
          <w:p w14:paraId="0CFF8701"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1134" w:type="dxa"/>
          </w:tcPr>
          <w:p w14:paraId="41EAE4EA"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B5CBDA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FE45E92" w14:textId="77777777" w:rsidR="00EF746E" w:rsidRPr="00B67534" w:rsidRDefault="00EF746E" w:rsidP="0083421A">
            <w:pPr>
              <w:rPr>
                <w:rFonts w:ascii="Arial Narrow" w:hAnsi="Arial Narrow"/>
                <w:b/>
                <w:szCs w:val="20"/>
              </w:rPr>
            </w:pPr>
          </w:p>
        </w:tc>
      </w:tr>
      <w:tr w:rsidR="00C45C5A" w:rsidRPr="00B67534" w14:paraId="689DCF44" w14:textId="77777777" w:rsidTr="002E7E60">
        <w:tc>
          <w:tcPr>
            <w:tcW w:w="6771" w:type="dxa"/>
          </w:tcPr>
          <w:p w14:paraId="74FFE439" w14:textId="38C318E9" w:rsidR="00C45C5A" w:rsidRPr="00F866A1" w:rsidRDefault="00C45C5A" w:rsidP="006E5DE4">
            <w:pPr>
              <w:pStyle w:val="Odstavekseznama"/>
              <w:numPr>
                <w:ilvl w:val="0"/>
                <w:numId w:val="38"/>
              </w:numPr>
              <w:spacing w:line="240" w:lineRule="auto"/>
              <w:rPr>
                <w:rFonts w:ascii="Arial Narrow" w:eastAsia="Times New Roman" w:hAnsi="Arial Narrow" w:cs="Calibri"/>
                <w:color w:val="000000"/>
                <w:szCs w:val="20"/>
              </w:rPr>
            </w:pPr>
            <w:r w:rsidRPr="00F866A1">
              <w:rPr>
                <w:rFonts w:ascii="Arial Narrow" w:eastAsia="Times New Roman" w:hAnsi="Arial Narrow"/>
                <w:color w:val="000000"/>
                <w:szCs w:val="20"/>
              </w:rPr>
              <w:t>Glava reflektorja premična v 4 oseh.</w:t>
            </w:r>
          </w:p>
        </w:tc>
        <w:tc>
          <w:tcPr>
            <w:tcW w:w="1134" w:type="dxa"/>
          </w:tcPr>
          <w:p w14:paraId="17E349EF" w14:textId="748338A9" w:rsidR="00C45C5A" w:rsidRPr="00B67534" w:rsidRDefault="00C45C5A" w:rsidP="0083421A">
            <w:pPr>
              <w:jc w:val="center"/>
              <w:rPr>
                <w:rFonts w:ascii="Arial Narrow" w:hAnsi="Arial Narrow"/>
                <w:szCs w:val="20"/>
              </w:rPr>
            </w:pPr>
            <w:r>
              <w:rPr>
                <w:rFonts w:ascii="Arial Narrow" w:hAnsi="Arial Narrow"/>
                <w:szCs w:val="20"/>
              </w:rPr>
              <w:t>DA</w:t>
            </w:r>
          </w:p>
        </w:tc>
        <w:tc>
          <w:tcPr>
            <w:tcW w:w="992" w:type="dxa"/>
          </w:tcPr>
          <w:p w14:paraId="0598069B" w14:textId="476E3032" w:rsidR="00C45C5A" w:rsidRPr="00B67534" w:rsidRDefault="00C45C5A" w:rsidP="0083421A">
            <w:pPr>
              <w:jc w:val="center"/>
              <w:rPr>
                <w:rFonts w:ascii="Arial Narrow" w:hAnsi="Arial Narrow"/>
                <w:szCs w:val="20"/>
              </w:rPr>
            </w:pPr>
            <w:r>
              <w:rPr>
                <w:rFonts w:ascii="Arial Narrow" w:hAnsi="Arial Narrow"/>
                <w:szCs w:val="20"/>
              </w:rPr>
              <w:t>NE</w:t>
            </w:r>
          </w:p>
        </w:tc>
        <w:tc>
          <w:tcPr>
            <w:tcW w:w="957" w:type="dxa"/>
          </w:tcPr>
          <w:p w14:paraId="3442254D" w14:textId="77777777" w:rsidR="00C45C5A" w:rsidRPr="00B67534" w:rsidRDefault="00C45C5A" w:rsidP="0083421A">
            <w:pPr>
              <w:rPr>
                <w:rFonts w:ascii="Arial Narrow" w:hAnsi="Arial Narrow"/>
                <w:b/>
                <w:szCs w:val="20"/>
              </w:rPr>
            </w:pPr>
          </w:p>
        </w:tc>
      </w:tr>
      <w:tr w:rsidR="00EF746E" w:rsidRPr="00B67534" w14:paraId="54C28340" w14:textId="77777777" w:rsidTr="002E7E60">
        <w:tc>
          <w:tcPr>
            <w:tcW w:w="6771" w:type="dxa"/>
          </w:tcPr>
          <w:p w14:paraId="28323A56"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1134" w:type="dxa"/>
          </w:tcPr>
          <w:p w14:paraId="29F4CABD"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F1271CE"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A4A7B3" w14:textId="77777777" w:rsidR="00EF746E" w:rsidRPr="00B67534" w:rsidRDefault="00EF746E" w:rsidP="0083421A">
            <w:pPr>
              <w:rPr>
                <w:rFonts w:ascii="Arial Narrow" w:hAnsi="Arial Narrow"/>
                <w:b/>
                <w:szCs w:val="20"/>
              </w:rPr>
            </w:pPr>
          </w:p>
        </w:tc>
      </w:tr>
      <w:tr w:rsidR="00EF746E" w:rsidRPr="00B67534" w14:paraId="713D5718" w14:textId="77777777" w:rsidTr="002E7E60">
        <w:tc>
          <w:tcPr>
            <w:tcW w:w="6771" w:type="dxa"/>
          </w:tcPr>
          <w:p w14:paraId="45320697" w14:textId="413C90AE" w:rsidR="00EF746E" w:rsidRPr="00B67534" w:rsidRDefault="005F5EDF"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Vklop in nastavitev svetilnosti z optičnim senzorjem ali preko tipkovnice</w:t>
            </w:r>
            <w:r w:rsidRPr="005F5EDF">
              <w:rPr>
                <w:rFonts w:ascii="Arial Narrow" w:eastAsia="Times New Roman" w:hAnsi="Arial Narrow" w:cs="Calibri"/>
                <w:color w:val="000000"/>
                <w:szCs w:val="20"/>
              </w:rPr>
              <w:t>. Vsaj dve možnosti vklopa –</w:t>
            </w:r>
            <w:r>
              <w:rPr>
                <w:rFonts w:ascii="Arial Narrow" w:eastAsia="Times New Roman" w:hAnsi="Arial Narrow" w:cs="Calibri"/>
                <w:color w:val="000000"/>
                <w:szCs w:val="20"/>
              </w:rPr>
              <w:t xml:space="preserve"> </w:t>
            </w:r>
            <w:r w:rsidRPr="005F5EDF">
              <w:rPr>
                <w:rFonts w:ascii="Arial Narrow" w:eastAsia="Times New Roman" w:hAnsi="Arial Narrow" w:cs="Calibri"/>
                <w:color w:val="000000"/>
                <w:szCs w:val="20"/>
              </w:rPr>
              <w:t xml:space="preserve">z optičnim senzorjem in preko tipkovnice. Vsaj </w:t>
            </w:r>
            <w:r w:rsidRPr="005631F9">
              <w:rPr>
                <w:rFonts w:ascii="Arial Narrow" w:eastAsia="Times New Roman" w:hAnsi="Arial Narrow" w:cs="Calibri"/>
                <w:strike/>
                <w:color w:val="FF0000"/>
                <w:szCs w:val="20"/>
              </w:rPr>
              <w:t>sedem</w:t>
            </w:r>
            <w:r w:rsidRPr="005F5EDF">
              <w:rPr>
                <w:rFonts w:ascii="Arial Narrow" w:eastAsia="Times New Roman" w:hAnsi="Arial Narrow" w:cs="Calibri"/>
                <w:color w:val="000000"/>
                <w:szCs w:val="20"/>
              </w:rPr>
              <w:t xml:space="preserve"> </w:t>
            </w:r>
            <w:r w:rsidR="005631F9" w:rsidRPr="005631F9">
              <w:rPr>
                <w:rFonts w:ascii="Arial Narrow" w:eastAsia="Times New Roman" w:hAnsi="Arial Narrow" w:cs="Calibri"/>
                <w:color w:val="FF0000"/>
                <w:szCs w:val="20"/>
              </w:rPr>
              <w:t>pet</w:t>
            </w:r>
            <w:r w:rsidR="005631F9">
              <w:rPr>
                <w:rFonts w:ascii="Arial Narrow" w:eastAsia="Times New Roman" w:hAnsi="Arial Narrow" w:cs="Calibri"/>
                <w:color w:val="000000"/>
                <w:szCs w:val="20"/>
              </w:rPr>
              <w:t xml:space="preserve"> </w:t>
            </w:r>
            <w:r w:rsidRPr="005F5EDF">
              <w:rPr>
                <w:rFonts w:ascii="Arial Narrow" w:eastAsia="Times New Roman" w:hAnsi="Arial Narrow" w:cs="Calibri"/>
                <w:color w:val="000000"/>
                <w:szCs w:val="20"/>
              </w:rPr>
              <w:t>stopenj jakosti svetilnosti</w:t>
            </w:r>
            <w:r w:rsidR="005631F9">
              <w:rPr>
                <w:rFonts w:ascii="Arial Narrow" w:eastAsia="Times New Roman" w:hAnsi="Arial Narrow" w:cs="Calibri"/>
                <w:color w:val="000000"/>
                <w:szCs w:val="20"/>
              </w:rPr>
              <w:t xml:space="preserve">, </w:t>
            </w:r>
            <w:r w:rsidR="005631F9" w:rsidRPr="005631F9">
              <w:rPr>
                <w:rFonts w:ascii="Arial Narrow" w:eastAsia="Times New Roman" w:hAnsi="Arial Narrow" w:cs="Calibri"/>
                <w:color w:val="FF0000"/>
                <w:szCs w:val="20"/>
              </w:rPr>
              <w:t>najmanj tri stopnje nastavitve temperature barve</w:t>
            </w:r>
          </w:p>
        </w:tc>
        <w:tc>
          <w:tcPr>
            <w:tcW w:w="1134" w:type="dxa"/>
          </w:tcPr>
          <w:p w14:paraId="4E314F03" w14:textId="77777777" w:rsidR="00F866A1" w:rsidRDefault="00F866A1" w:rsidP="0083421A">
            <w:pPr>
              <w:jc w:val="center"/>
              <w:rPr>
                <w:rFonts w:ascii="Arial Narrow" w:hAnsi="Arial Narrow"/>
                <w:szCs w:val="20"/>
              </w:rPr>
            </w:pPr>
          </w:p>
          <w:p w14:paraId="2B33AE9E" w14:textId="1F81B60A"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39F52EC" w14:textId="77777777" w:rsidR="00F866A1" w:rsidRDefault="00F866A1" w:rsidP="0083421A">
            <w:pPr>
              <w:jc w:val="center"/>
              <w:rPr>
                <w:rFonts w:ascii="Arial Narrow" w:hAnsi="Arial Narrow"/>
                <w:szCs w:val="20"/>
              </w:rPr>
            </w:pPr>
          </w:p>
          <w:p w14:paraId="78BE9C1E" w14:textId="54B0F4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37817FF" w14:textId="77777777" w:rsidR="00EF746E" w:rsidRPr="00B67534" w:rsidRDefault="00EF746E" w:rsidP="0083421A">
            <w:pPr>
              <w:rPr>
                <w:rFonts w:ascii="Arial Narrow" w:hAnsi="Arial Narrow"/>
                <w:b/>
                <w:szCs w:val="20"/>
              </w:rPr>
            </w:pPr>
          </w:p>
        </w:tc>
      </w:tr>
      <w:tr w:rsidR="00EF746E" w:rsidRPr="00B67534" w14:paraId="6F09568B" w14:textId="77777777" w:rsidTr="002E7E60">
        <w:tc>
          <w:tcPr>
            <w:tcW w:w="6771" w:type="dxa"/>
          </w:tcPr>
          <w:p w14:paraId="59431C2B" w14:textId="77777777" w:rsidR="00EF746E" w:rsidRPr="00B67534" w:rsidRDefault="00EF746E" w:rsidP="006E5DE4">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 xml:space="preserve">Možnost nastavitve vsaj  treh stopenj temperature barve, najmanj v razponu  4600 do 6000  K. Možnost preklopa na oranžno svetlobo (oziroma redukcijo modre svetlobe) za delo s kompozitnimi materiali ter možnost preklopa na belo </w:t>
            </w:r>
            <w:r>
              <w:rPr>
                <w:rFonts w:ascii="Arial Narrow" w:eastAsia="Times New Roman" w:hAnsi="Arial Narrow" w:cs="Calibri"/>
                <w:color w:val="000000"/>
                <w:szCs w:val="20"/>
              </w:rPr>
              <w:lastRenderedPageBreak/>
              <w:t>svetlobo za delo z laserji in čim bolj verodostojno reprodukcijo barv pri fotografiranju delovnega polja (izbira barve za zobotehnika na daljavo)</w:t>
            </w:r>
          </w:p>
        </w:tc>
        <w:tc>
          <w:tcPr>
            <w:tcW w:w="1134" w:type="dxa"/>
          </w:tcPr>
          <w:p w14:paraId="5F488F4F" w14:textId="77777777" w:rsidR="00F866A1" w:rsidRDefault="00F866A1" w:rsidP="0083421A">
            <w:pPr>
              <w:jc w:val="center"/>
              <w:rPr>
                <w:rFonts w:ascii="Arial Narrow" w:hAnsi="Arial Narrow"/>
                <w:szCs w:val="20"/>
              </w:rPr>
            </w:pPr>
          </w:p>
          <w:p w14:paraId="33A74A0F" w14:textId="77777777" w:rsidR="00F866A1" w:rsidRDefault="00F866A1" w:rsidP="0083421A">
            <w:pPr>
              <w:jc w:val="center"/>
              <w:rPr>
                <w:rFonts w:ascii="Arial Narrow" w:hAnsi="Arial Narrow"/>
                <w:szCs w:val="20"/>
              </w:rPr>
            </w:pPr>
          </w:p>
          <w:p w14:paraId="7E9C7F8D" w14:textId="7DAEBD76" w:rsidR="00EF746E" w:rsidRPr="00B67534" w:rsidRDefault="00EF746E" w:rsidP="0083421A">
            <w:pPr>
              <w:jc w:val="center"/>
              <w:rPr>
                <w:rFonts w:ascii="Arial Narrow" w:hAnsi="Arial Narrow"/>
                <w:szCs w:val="20"/>
              </w:rPr>
            </w:pPr>
            <w:r w:rsidRPr="00B67534">
              <w:rPr>
                <w:rFonts w:ascii="Arial Narrow" w:hAnsi="Arial Narrow"/>
                <w:szCs w:val="20"/>
              </w:rPr>
              <w:lastRenderedPageBreak/>
              <w:t>DA</w:t>
            </w:r>
          </w:p>
        </w:tc>
        <w:tc>
          <w:tcPr>
            <w:tcW w:w="992" w:type="dxa"/>
          </w:tcPr>
          <w:p w14:paraId="723CA373" w14:textId="77777777" w:rsidR="00F866A1" w:rsidRDefault="00F866A1" w:rsidP="0083421A">
            <w:pPr>
              <w:jc w:val="center"/>
              <w:rPr>
                <w:rFonts w:ascii="Arial Narrow" w:hAnsi="Arial Narrow"/>
                <w:szCs w:val="20"/>
              </w:rPr>
            </w:pPr>
          </w:p>
          <w:p w14:paraId="04252178" w14:textId="77777777" w:rsidR="00F866A1" w:rsidRDefault="00F866A1" w:rsidP="0083421A">
            <w:pPr>
              <w:jc w:val="center"/>
              <w:rPr>
                <w:rFonts w:ascii="Arial Narrow" w:hAnsi="Arial Narrow"/>
                <w:szCs w:val="20"/>
              </w:rPr>
            </w:pPr>
          </w:p>
          <w:p w14:paraId="54D62D92" w14:textId="1B576E09" w:rsidR="00EF746E" w:rsidRPr="00B67534" w:rsidRDefault="00EF746E" w:rsidP="0083421A">
            <w:pPr>
              <w:jc w:val="center"/>
              <w:rPr>
                <w:rFonts w:ascii="Arial Narrow" w:hAnsi="Arial Narrow"/>
                <w:szCs w:val="20"/>
              </w:rPr>
            </w:pPr>
            <w:r w:rsidRPr="00B67534">
              <w:rPr>
                <w:rFonts w:ascii="Arial Narrow" w:hAnsi="Arial Narrow"/>
                <w:szCs w:val="20"/>
              </w:rPr>
              <w:lastRenderedPageBreak/>
              <w:t>NE</w:t>
            </w:r>
          </w:p>
        </w:tc>
        <w:tc>
          <w:tcPr>
            <w:tcW w:w="957" w:type="dxa"/>
          </w:tcPr>
          <w:p w14:paraId="379F22DD" w14:textId="77777777" w:rsidR="00EF746E" w:rsidRPr="00B67534" w:rsidRDefault="00EF746E" w:rsidP="0083421A">
            <w:pPr>
              <w:rPr>
                <w:rFonts w:ascii="Arial Narrow" w:hAnsi="Arial Narrow"/>
                <w:b/>
                <w:szCs w:val="20"/>
              </w:rPr>
            </w:pPr>
          </w:p>
        </w:tc>
      </w:tr>
      <w:tr w:rsidR="00EF746E" w:rsidRPr="00ED37DD" w14:paraId="25EA3850" w14:textId="77777777" w:rsidTr="002E7E60">
        <w:tc>
          <w:tcPr>
            <w:tcW w:w="6771" w:type="dxa"/>
          </w:tcPr>
          <w:p w14:paraId="5449FFAA" w14:textId="6FCEE2B5" w:rsidR="00EF746E" w:rsidRPr="00ED37DD" w:rsidRDefault="00EF746E" w:rsidP="006E5DE4">
            <w:pPr>
              <w:pStyle w:val="Odstavekseznama"/>
              <w:numPr>
                <w:ilvl w:val="0"/>
                <w:numId w:val="38"/>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1134" w:type="dxa"/>
          </w:tcPr>
          <w:p w14:paraId="35E20FA0" w14:textId="77777777" w:rsidR="00EF746E" w:rsidRPr="00ED37DD" w:rsidRDefault="00EF746E" w:rsidP="0083421A">
            <w:pPr>
              <w:jc w:val="center"/>
              <w:rPr>
                <w:rFonts w:ascii="Arial Narrow" w:hAnsi="Arial Narrow"/>
                <w:szCs w:val="20"/>
              </w:rPr>
            </w:pPr>
            <w:r w:rsidRPr="00ED37DD">
              <w:rPr>
                <w:rFonts w:ascii="Arial Narrow" w:hAnsi="Arial Narrow"/>
                <w:szCs w:val="20"/>
              </w:rPr>
              <w:t>DA</w:t>
            </w:r>
          </w:p>
        </w:tc>
        <w:tc>
          <w:tcPr>
            <w:tcW w:w="992" w:type="dxa"/>
          </w:tcPr>
          <w:p w14:paraId="3C7E320F" w14:textId="77777777" w:rsidR="00EF746E" w:rsidRPr="00ED37DD" w:rsidRDefault="00EF746E" w:rsidP="0083421A">
            <w:pPr>
              <w:jc w:val="center"/>
              <w:rPr>
                <w:rFonts w:ascii="Arial Narrow" w:hAnsi="Arial Narrow"/>
                <w:szCs w:val="20"/>
              </w:rPr>
            </w:pPr>
            <w:r w:rsidRPr="00ED37DD">
              <w:rPr>
                <w:rFonts w:ascii="Arial Narrow" w:hAnsi="Arial Narrow"/>
                <w:szCs w:val="20"/>
              </w:rPr>
              <w:t>NE</w:t>
            </w:r>
          </w:p>
        </w:tc>
        <w:tc>
          <w:tcPr>
            <w:tcW w:w="957" w:type="dxa"/>
          </w:tcPr>
          <w:p w14:paraId="5053477C" w14:textId="77777777" w:rsidR="00EF746E" w:rsidRPr="00ED37DD" w:rsidRDefault="00EF746E" w:rsidP="0083421A">
            <w:pPr>
              <w:rPr>
                <w:rFonts w:ascii="Arial Narrow" w:hAnsi="Arial Narrow"/>
                <w:b/>
                <w:szCs w:val="20"/>
              </w:rPr>
            </w:pPr>
          </w:p>
        </w:tc>
      </w:tr>
      <w:tr w:rsidR="00EF746E" w:rsidRPr="00B67534" w14:paraId="049CC320" w14:textId="77777777" w:rsidTr="002E7E60">
        <w:tc>
          <w:tcPr>
            <w:tcW w:w="6771" w:type="dxa"/>
          </w:tcPr>
          <w:p w14:paraId="257F2DDB" w14:textId="41064D9E" w:rsidR="00EF746E" w:rsidRDefault="0013221D"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w:t>
            </w:r>
            <w:r w:rsidR="00EF746E">
              <w:rPr>
                <w:rFonts w:ascii="Arial Narrow" w:eastAsia="Times New Roman" w:hAnsi="Arial Narrow" w:cs="Calibri"/>
                <w:color w:val="000000"/>
                <w:szCs w:val="20"/>
              </w:rPr>
              <w:t xml:space="preserve"> za potrebe sterilizacije</w:t>
            </w:r>
          </w:p>
        </w:tc>
        <w:tc>
          <w:tcPr>
            <w:tcW w:w="1134" w:type="dxa"/>
          </w:tcPr>
          <w:p w14:paraId="3869F7CB" w14:textId="4F194796" w:rsidR="00F866A1" w:rsidRDefault="002E7E60" w:rsidP="0083421A">
            <w:pPr>
              <w:jc w:val="center"/>
              <w:rPr>
                <w:rFonts w:ascii="Arial Narrow" w:hAnsi="Arial Narrow"/>
                <w:szCs w:val="20"/>
              </w:rPr>
            </w:pPr>
            <w:r>
              <w:rPr>
                <w:rFonts w:ascii="Arial Narrow" w:hAnsi="Arial Narrow"/>
                <w:szCs w:val="20"/>
              </w:rPr>
              <w:t>DA</w:t>
            </w:r>
          </w:p>
          <w:p w14:paraId="1B0EE767" w14:textId="44E5124F" w:rsidR="00EF746E" w:rsidRPr="00B67534" w:rsidRDefault="00EF746E" w:rsidP="0083421A">
            <w:pPr>
              <w:jc w:val="center"/>
              <w:rPr>
                <w:rFonts w:ascii="Arial Narrow" w:hAnsi="Arial Narrow"/>
                <w:szCs w:val="20"/>
              </w:rPr>
            </w:pPr>
          </w:p>
        </w:tc>
        <w:tc>
          <w:tcPr>
            <w:tcW w:w="992" w:type="dxa"/>
          </w:tcPr>
          <w:p w14:paraId="3265B1AB" w14:textId="76510784" w:rsidR="00F866A1" w:rsidRDefault="002E7E60" w:rsidP="0083421A">
            <w:pPr>
              <w:jc w:val="center"/>
              <w:rPr>
                <w:rFonts w:ascii="Arial Narrow" w:hAnsi="Arial Narrow"/>
                <w:szCs w:val="20"/>
              </w:rPr>
            </w:pPr>
            <w:r>
              <w:rPr>
                <w:rFonts w:ascii="Arial Narrow" w:hAnsi="Arial Narrow"/>
                <w:szCs w:val="20"/>
              </w:rPr>
              <w:t>NE</w:t>
            </w:r>
          </w:p>
          <w:p w14:paraId="25D020C7" w14:textId="424D2712" w:rsidR="00EF746E" w:rsidRPr="00B67534" w:rsidRDefault="00EF746E" w:rsidP="0083421A">
            <w:pPr>
              <w:jc w:val="center"/>
              <w:rPr>
                <w:rFonts w:ascii="Arial Narrow" w:hAnsi="Arial Narrow"/>
                <w:szCs w:val="20"/>
              </w:rPr>
            </w:pPr>
          </w:p>
        </w:tc>
        <w:tc>
          <w:tcPr>
            <w:tcW w:w="957" w:type="dxa"/>
          </w:tcPr>
          <w:p w14:paraId="3C863B46" w14:textId="77777777" w:rsidR="00EF746E" w:rsidRPr="00B67534" w:rsidRDefault="00EF746E" w:rsidP="0083421A">
            <w:pPr>
              <w:rPr>
                <w:rFonts w:ascii="Arial Narrow" w:hAnsi="Arial Narrow"/>
                <w:b/>
                <w:szCs w:val="20"/>
              </w:rPr>
            </w:pPr>
          </w:p>
        </w:tc>
      </w:tr>
      <w:tr w:rsidR="00F866A1" w:rsidRPr="00B67534" w14:paraId="2B3934D1" w14:textId="77777777" w:rsidTr="00F866A1">
        <w:tc>
          <w:tcPr>
            <w:tcW w:w="9854" w:type="dxa"/>
            <w:gridSpan w:val="4"/>
            <w:shd w:val="clear" w:color="auto" w:fill="DDDDDD"/>
          </w:tcPr>
          <w:p w14:paraId="44D49A88" w14:textId="145FC267" w:rsidR="00F866A1" w:rsidRPr="00B67534" w:rsidRDefault="00F866A1" w:rsidP="0083421A">
            <w:pPr>
              <w:rPr>
                <w:rFonts w:ascii="Arial Narrow" w:hAnsi="Arial Narrow"/>
                <w:b/>
                <w:szCs w:val="20"/>
              </w:rPr>
            </w:pPr>
            <w:r w:rsidRPr="00B67534">
              <w:rPr>
                <w:rFonts w:ascii="Arial Narrow" w:hAnsi="Arial Narrow"/>
                <w:szCs w:val="20"/>
              </w:rPr>
              <w:t>OSTALE TEHNIČNE ZAHTEVE</w:t>
            </w:r>
          </w:p>
        </w:tc>
      </w:tr>
      <w:tr w:rsidR="00EF746E" w:rsidRPr="00B67534" w14:paraId="2EB261C0" w14:textId="77777777" w:rsidTr="002E7E60">
        <w:tc>
          <w:tcPr>
            <w:tcW w:w="6771" w:type="dxa"/>
          </w:tcPr>
          <w:p w14:paraId="4CABEE7F"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1134" w:type="dxa"/>
          </w:tcPr>
          <w:p w14:paraId="7AE95D4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5ACFA4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80B907A" w14:textId="77777777" w:rsidR="00EF746E" w:rsidRPr="00B67534" w:rsidRDefault="00EF746E" w:rsidP="0083421A">
            <w:pPr>
              <w:rPr>
                <w:rFonts w:ascii="Arial Narrow" w:hAnsi="Arial Narrow"/>
                <w:b/>
                <w:szCs w:val="20"/>
              </w:rPr>
            </w:pPr>
          </w:p>
        </w:tc>
      </w:tr>
      <w:tr w:rsidR="00EF746E" w:rsidRPr="00B67534" w14:paraId="35C88474" w14:textId="77777777" w:rsidTr="002E7E60">
        <w:tc>
          <w:tcPr>
            <w:tcW w:w="6771" w:type="dxa"/>
          </w:tcPr>
          <w:p w14:paraId="0C5CDCE4"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1134" w:type="dxa"/>
          </w:tcPr>
          <w:p w14:paraId="6192DE02"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A5BE1FE"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1F9C35D" w14:textId="77777777" w:rsidR="00EF746E" w:rsidRPr="00B67534" w:rsidRDefault="00EF746E" w:rsidP="0083421A">
            <w:pPr>
              <w:rPr>
                <w:rFonts w:ascii="Arial Narrow" w:hAnsi="Arial Narrow"/>
                <w:b/>
                <w:szCs w:val="20"/>
              </w:rPr>
            </w:pPr>
          </w:p>
        </w:tc>
      </w:tr>
      <w:tr w:rsidR="00EF746E" w:rsidRPr="00B67534" w14:paraId="749BE44E" w14:textId="77777777" w:rsidTr="002E7E60">
        <w:tc>
          <w:tcPr>
            <w:tcW w:w="6771" w:type="dxa"/>
          </w:tcPr>
          <w:p w14:paraId="688E1C6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1134" w:type="dxa"/>
          </w:tcPr>
          <w:p w14:paraId="2EE5439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C5F927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9837E94" w14:textId="77777777" w:rsidR="00EF746E" w:rsidRPr="00B67534" w:rsidRDefault="00EF746E" w:rsidP="0083421A">
            <w:pPr>
              <w:rPr>
                <w:rFonts w:ascii="Arial Narrow" w:hAnsi="Arial Narrow"/>
                <w:b/>
                <w:szCs w:val="20"/>
              </w:rPr>
            </w:pPr>
          </w:p>
        </w:tc>
      </w:tr>
      <w:tr w:rsidR="00EF746E" w:rsidRPr="00B67534" w14:paraId="0B46A26F" w14:textId="77777777" w:rsidTr="002E7E60">
        <w:tc>
          <w:tcPr>
            <w:tcW w:w="6771" w:type="dxa"/>
          </w:tcPr>
          <w:p w14:paraId="1B927DC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1134" w:type="dxa"/>
          </w:tcPr>
          <w:p w14:paraId="5DF0BF8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7F024EF"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2C5D9F0" w14:textId="77777777" w:rsidR="00EF746E" w:rsidRPr="00B67534" w:rsidRDefault="00EF746E" w:rsidP="0083421A">
            <w:pPr>
              <w:rPr>
                <w:rFonts w:ascii="Arial Narrow" w:hAnsi="Arial Narrow"/>
                <w:b/>
                <w:szCs w:val="20"/>
              </w:rPr>
            </w:pPr>
          </w:p>
        </w:tc>
      </w:tr>
      <w:tr w:rsidR="00EF746E" w:rsidRPr="00B67534" w14:paraId="3C4641FA" w14:textId="77777777" w:rsidTr="002E7E60">
        <w:tc>
          <w:tcPr>
            <w:tcW w:w="6771" w:type="dxa"/>
          </w:tcPr>
          <w:p w14:paraId="2FD2326C"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Za izpiranje pljuvalnika naj se uporablja voda, ki ne potuje preko dezinfekcije</w:t>
            </w:r>
          </w:p>
        </w:tc>
        <w:tc>
          <w:tcPr>
            <w:tcW w:w="1134" w:type="dxa"/>
          </w:tcPr>
          <w:p w14:paraId="2DE5389F"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DB9E801"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00649B3" w14:textId="77777777" w:rsidR="00EF746E" w:rsidRPr="00B67534" w:rsidRDefault="00EF746E" w:rsidP="0083421A">
            <w:pPr>
              <w:rPr>
                <w:rFonts w:ascii="Arial Narrow" w:hAnsi="Arial Narrow"/>
                <w:b/>
                <w:szCs w:val="20"/>
              </w:rPr>
            </w:pPr>
          </w:p>
        </w:tc>
      </w:tr>
      <w:tr w:rsidR="00EF746E" w:rsidRPr="00B67534" w14:paraId="318BDB15" w14:textId="77777777" w:rsidTr="002E7E60">
        <w:tc>
          <w:tcPr>
            <w:tcW w:w="6771" w:type="dxa"/>
          </w:tcPr>
          <w:p w14:paraId="6E5DE7AA"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1134" w:type="dxa"/>
          </w:tcPr>
          <w:p w14:paraId="238D486A"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E1FD47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626976C" w14:textId="77777777" w:rsidR="00EF746E" w:rsidRPr="00B67534" w:rsidRDefault="00EF746E" w:rsidP="0083421A">
            <w:pPr>
              <w:rPr>
                <w:rFonts w:ascii="Arial Narrow" w:hAnsi="Arial Narrow"/>
                <w:b/>
                <w:szCs w:val="20"/>
              </w:rPr>
            </w:pPr>
          </w:p>
        </w:tc>
      </w:tr>
      <w:tr w:rsidR="00EF746E" w:rsidRPr="00B67534" w14:paraId="5F56B1E5" w14:textId="77777777" w:rsidTr="002E7E60">
        <w:tc>
          <w:tcPr>
            <w:tcW w:w="6771" w:type="dxa"/>
          </w:tcPr>
          <w:p w14:paraId="5D608E18"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1134" w:type="dxa"/>
          </w:tcPr>
          <w:p w14:paraId="5C3803E9"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BFAEFA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14C832EF" w14:textId="77777777" w:rsidR="00EF746E" w:rsidRPr="00B67534" w:rsidRDefault="00EF746E" w:rsidP="0083421A">
            <w:pPr>
              <w:rPr>
                <w:rFonts w:ascii="Arial Narrow" w:hAnsi="Arial Narrow"/>
                <w:b/>
                <w:szCs w:val="20"/>
              </w:rPr>
            </w:pPr>
          </w:p>
        </w:tc>
      </w:tr>
      <w:tr w:rsidR="00EF746E" w:rsidRPr="00B67534" w14:paraId="611E69CC" w14:textId="77777777" w:rsidTr="002E7E60">
        <w:tc>
          <w:tcPr>
            <w:tcW w:w="6771" w:type="dxa"/>
          </w:tcPr>
          <w:p w14:paraId="1BF38B70" w14:textId="77777777" w:rsidR="00EF746E" w:rsidRPr="00B67534" w:rsidRDefault="00EF746E" w:rsidP="006E5DE4">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1134" w:type="dxa"/>
          </w:tcPr>
          <w:p w14:paraId="69391B1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ED0D4D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C81F846" w14:textId="77777777" w:rsidR="00EF746E" w:rsidRPr="00B67534" w:rsidRDefault="00EF746E" w:rsidP="0083421A">
            <w:pPr>
              <w:rPr>
                <w:rFonts w:ascii="Arial Narrow" w:hAnsi="Arial Narrow"/>
                <w:b/>
                <w:szCs w:val="20"/>
              </w:rPr>
            </w:pPr>
          </w:p>
        </w:tc>
      </w:tr>
      <w:tr w:rsidR="00EF746E" w:rsidRPr="00B67534" w14:paraId="20FF6F96" w14:textId="77777777" w:rsidTr="002E7E60">
        <w:tc>
          <w:tcPr>
            <w:tcW w:w="6771" w:type="dxa"/>
          </w:tcPr>
          <w:p w14:paraId="66CDA52D" w14:textId="77777777" w:rsidR="00EF746E" w:rsidRPr="00B67534" w:rsidRDefault="00EF746E" w:rsidP="006E5DE4">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nadgradnje enega izmed </w:t>
            </w:r>
            <w:proofErr w:type="spellStart"/>
            <w:r>
              <w:rPr>
                <w:rFonts w:ascii="Arial Narrow" w:eastAsia="Times New Roman" w:hAnsi="Arial Narrow" w:cs="Calibri"/>
                <w:color w:val="000000"/>
                <w:szCs w:val="20"/>
              </w:rPr>
              <w:t>mikromotorjev</w:t>
            </w:r>
            <w:proofErr w:type="spellEnd"/>
            <w:r>
              <w:rPr>
                <w:rFonts w:ascii="Arial Narrow" w:eastAsia="Times New Roman" w:hAnsi="Arial Narrow" w:cs="Calibri"/>
                <w:color w:val="000000"/>
                <w:szCs w:val="20"/>
              </w:rPr>
              <w:t xml:space="preserve"> z ENDO funkcijo za strojno širjenje koreninskih kanalov, če ta funkcionalnost  ni že  vključena v sklopu ponujenega modela</w:t>
            </w:r>
          </w:p>
        </w:tc>
        <w:tc>
          <w:tcPr>
            <w:tcW w:w="1134" w:type="dxa"/>
          </w:tcPr>
          <w:p w14:paraId="10CB8FA4" w14:textId="77777777" w:rsidR="00F866A1" w:rsidRDefault="00F866A1" w:rsidP="0083421A">
            <w:pPr>
              <w:jc w:val="center"/>
              <w:rPr>
                <w:rFonts w:ascii="Arial Narrow" w:hAnsi="Arial Narrow"/>
                <w:szCs w:val="20"/>
              </w:rPr>
            </w:pPr>
          </w:p>
          <w:p w14:paraId="7A46A907" w14:textId="38B19C7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D2D52DC" w14:textId="77777777" w:rsidR="00F866A1" w:rsidRDefault="00F866A1" w:rsidP="0083421A">
            <w:pPr>
              <w:jc w:val="center"/>
              <w:rPr>
                <w:rFonts w:ascii="Arial Narrow" w:hAnsi="Arial Narrow"/>
                <w:szCs w:val="20"/>
              </w:rPr>
            </w:pPr>
          </w:p>
          <w:p w14:paraId="03CF7126" w14:textId="6C525254"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8347F2B" w14:textId="77777777" w:rsidR="00EF746E" w:rsidRPr="00B67534" w:rsidRDefault="00EF746E" w:rsidP="0083421A">
            <w:pPr>
              <w:rPr>
                <w:rFonts w:ascii="Arial Narrow" w:hAnsi="Arial Narrow"/>
                <w:b/>
                <w:szCs w:val="20"/>
              </w:rPr>
            </w:pPr>
          </w:p>
        </w:tc>
      </w:tr>
      <w:tr w:rsidR="00E31251" w:rsidRPr="00B67534" w14:paraId="553212EE" w14:textId="77777777" w:rsidTr="002E7E60">
        <w:tc>
          <w:tcPr>
            <w:tcW w:w="6771" w:type="dxa"/>
          </w:tcPr>
          <w:p w14:paraId="3FDA4667" w14:textId="51B12E56" w:rsidR="00E31251" w:rsidRDefault="00E31251" w:rsidP="006E5DE4">
            <w:pPr>
              <w:pStyle w:val="Odstavekseznama"/>
              <w:numPr>
                <w:ilvl w:val="0"/>
                <w:numId w:val="38"/>
              </w:numPr>
              <w:spacing w:line="240" w:lineRule="auto"/>
              <w:rPr>
                <w:rFonts w:ascii="Arial Narrow" w:eastAsia="Times New Roman" w:hAnsi="Arial Narrow" w:cs="Calibri"/>
                <w:color w:val="000000"/>
                <w:szCs w:val="20"/>
              </w:rPr>
            </w:pPr>
            <w:proofErr w:type="spellStart"/>
            <w:r w:rsidRPr="00E31251">
              <w:rPr>
                <w:rFonts w:ascii="Arial Narrow" w:hAnsi="Arial Narrow"/>
                <w:szCs w:val="20"/>
              </w:rPr>
              <w:t>Mikromotor</w:t>
            </w:r>
            <w:proofErr w:type="spellEnd"/>
            <w:r w:rsidRPr="00E31251">
              <w:rPr>
                <w:rFonts w:ascii="Arial Narrow" w:hAnsi="Arial Narrow"/>
                <w:szCs w:val="20"/>
              </w:rPr>
              <w:t xml:space="preserve"> in turbina morata imeti možnost dela s hladilnim sredstvom ali brez, pri čemer je hladilno sredstvo ali samo zrak ali samo voda</w:t>
            </w:r>
          </w:p>
        </w:tc>
        <w:tc>
          <w:tcPr>
            <w:tcW w:w="1134" w:type="dxa"/>
          </w:tcPr>
          <w:p w14:paraId="33CBB862" w14:textId="0A1D8338" w:rsidR="00E31251" w:rsidRDefault="00E31251" w:rsidP="0083421A">
            <w:pPr>
              <w:jc w:val="center"/>
              <w:rPr>
                <w:rFonts w:ascii="Arial Narrow" w:hAnsi="Arial Narrow"/>
                <w:szCs w:val="20"/>
              </w:rPr>
            </w:pPr>
            <w:r>
              <w:rPr>
                <w:rFonts w:ascii="Arial Narrow" w:hAnsi="Arial Narrow"/>
                <w:szCs w:val="20"/>
              </w:rPr>
              <w:t>DA</w:t>
            </w:r>
          </w:p>
        </w:tc>
        <w:tc>
          <w:tcPr>
            <w:tcW w:w="992" w:type="dxa"/>
          </w:tcPr>
          <w:p w14:paraId="296D4EB6" w14:textId="0B89FB4F" w:rsidR="00E31251" w:rsidRDefault="00E31251" w:rsidP="0083421A">
            <w:pPr>
              <w:jc w:val="center"/>
              <w:rPr>
                <w:rFonts w:ascii="Arial Narrow" w:hAnsi="Arial Narrow"/>
                <w:szCs w:val="20"/>
              </w:rPr>
            </w:pPr>
            <w:r>
              <w:rPr>
                <w:rFonts w:ascii="Arial Narrow" w:hAnsi="Arial Narrow"/>
                <w:szCs w:val="20"/>
              </w:rPr>
              <w:t>NE</w:t>
            </w:r>
          </w:p>
        </w:tc>
        <w:tc>
          <w:tcPr>
            <w:tcW w:w="957" w:type="dxa"/>
          </w:tcPr>
          <w:p w14:paraId="61715E0D" w14:textId="77777777" w:rsidR="00E31251" w:rsidRPr="00B67534" w:rsidRDefault="00E31251" w:rsidP="0083421A">
            <w:pPr>
              <w:rPr>
                <w:rFonts w:ascii="Arial Narrow" w:hAnsi="Arial Narrow"/>
                <w:b/>
                <w:szCs w:val="20"/>
              </w:rPr>
            </w:pPr>
          </w:p>
        </w:tc>
      </w:tr>
    </w:tbl>
    <w:p w14:paraId="45DE33B6" w14:textId="77777777" w:rsidR="00EF746E" w:rsidRPr="00B67534" w:rsidRDefault="00EF746E" w:rsidP="00EF746E">
      <w:pPr>
        <w:rPr>
          <w:rFonts w:ascii="Arial Narrow" w:hAnsi="Arial Narrow"/>
          <w:szCs w:val="20"/>
        </w:rPr>
      </w:pPr>
    </w:p>
    <w:p w14:paraId="7872B50A" w14:textId="77777777" w:rsidR="00EF746E" w:rsidRPr="00B67534" w:rsidRDefault="00EF746E" w:rsidP="00EF746E">
      <w:pPr>
        <w:rPr>
          <w:rFonts w:ascii="Arial Narrow" w:hAnsi="Arial Narrow"/>
          <w:szCs w:val="20"/>
        </w:rPr>
      </w:pPr>
    </w:p>
    <w:p w14:paraId="63983E5C" w14:textId="77777777" w:rsidR="00EF746E" w:rsidRPr="00BF68EF" w:rsidRDefault="00EF746E" w:rsidP="00EF746E">
      <w:pPr>
        <w:rPr>
          <w:rFonts w:ascii="Arial Narrow" w:hAnsi="Arial Narrow"/>
        </w:rPr>
      </w:pPr>
      <w:r>
        <w:rPr>
          <w:rFonts w:ascii="Arial Narrow" w:hAnsi="Arial Narrow"/>
        </w:rPr>
        <w:t>Ponudba je veljavna do:</w:t>
      </w:r>
    </w:p>
    <w:p w14:paraId="629D47D4" w14:textId="77777777" w:rsidR="00EF746E" w:rsidRDefault="00EF746E" w:rsidP="00EF746E">
      <w:pPr>
        <w:rPr>
          <w:rFonts w:ascii="Arial Narrow" w:hAnsi="Arial Narrow"/>
        </w:rPr>
      </w:pPr>
    </w:p>
    <w:p w14:paraId="46D98C3F" w14:textId="77777777" w:rsidR="00EF746E" w:rsidRDefault="00EF746E" w:rsidP="00EF746E">
      <w:pPr>
        <w:rPr>
          <w:rFonts w:ascii="Arial Narrow" w:hAnsi="Arial Narrow"/>
        </w:rPr>
      </w:pPr>
    </w:p>
    <w:p w14:paraId="22E62CDF" w14:textId="77777777" w:rsidR="00EF746E" w:rsidRDefault="00EF746E" w:rsidP="00EF746E">
      <w:pPr>
        <w:rPr>
          <w:rFonts w:ascii="Arial Narrow" w:hAnsi="Arial Narrow"/>
        </w:rPr>
      </w:pPr>
    </w:p>
    <w:p w14:paraId="735434A2" w14:textId="77777777" w:rsidR="00EF746E" w:rsidRPr="00BF68EF"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007431F4" w14:textId="77777777" w:rsidR="00EF746E" w:rsidRDefault="00EF746E" w:rsidP="00EF746E">
      <w:pPr>
        <w:rPr>
          <w:rFonts w:ascii="Arial Narrow" w:hAnsi="Arial Narrow"/>
          <w:szCs w:val="20"/>
        </w:rPr>
      </w:pPr>
    </w:p>
    <w:p w14:paraId="1912EAB9" w14:textId="77777777" w:rsidR="00E20F7B" w:rsidRDefault="00E20F7B" w:rsidP="00E20F7B">
      <w:pPr>
        <w:rPr>
          <w:rFonts w:ascii="Arial Narrow" w:hAnsi="Arial Narrow"/>
          <w:szCs w:val="20"/>
        </w:rPr>
      </w:pPr>
    </w:p>
    <w:p w14:paraId="05C3859D" w14:textId="77777777" w:rsidR="00E20F7B" w:rsidRDefault="00E20F7B" w:rsidP="00E20F7B">
      <w:pPr>
        <w:rPr>
          <w:rFonts w:ascii="Arial Narrow" w:hAnsi="Arial Narrow"/>
          <w:szCs w:val="20"/>
        </w:rPr>
      </w:pPr>
    </w:p>
    <w:p w14:paraId="38E999AC" w14:textId="77777777" w:rsidR="00E20F7B" w:rsidRDefault="00E20F7B" w:rsidP="00E20F7B">
      <w:pPr>
        <w:rPr>
          <w:rFonts w:ascii="Arial Narrow" w:hAnsi="Arial Narrow"/>
          <w:szCs w:val="20"/>
        </w:rPr>
      </w:pPr>
    </w:p>
    <w:p w14:paraId="74B939D1" w14:textId="77777777" w:rsidR="00E20F7B" w:rsidRDefault="00E20F7B" w:rsidP="00E20F7B">
      <w:pPr>
        <w:spacing w:line="240" w:lineRule="auto"/>
        <w:jc w:val="left"/>
        <w:rPr>
          <w:rFonts w:ascii="Arial Narrow" w:hAnsi="Arial Narrow"/>
          <w:szCs w:val="20"/>
        </w:rPr>
      </w:pPr>
      <w:r w:rsidRPr="00E658AC">
        <w:rPr>
          <w:rFonts w:ascii="Arial Narrow" w:hAnsi="Arial Narrow"/>
          <w:szCs w:val="20"/>
        </w:rPr>
        <w:br w:type="page"/>
      </w:r>
    </w:p>
    <w:p w14:paraId="00EBFB12" w14:textId="543B1A41" w:rsidR="00E20F7B" w:rsidRPr="00920815" w:rsidRDefault="00DB05C4" w:rsidP="007619CB">
      <w:pPr>
        <w:pStyle w:val="Odstavekseznama"/>
        <w:numPr>
          <w:ilvl w:val="0"/>
          <w:numId w:val="29"/>
        </w:numPr>
        <w:spacing w:line="240" w:lineRule="auto"/>
        <w:ind w:left="4248" w:right="49" w:firstLine="708"/>
        <w:contextualSpacing w:val="0"/>
        <w:rPr>
          <w:szCs w:val="20"/>
        </w:rPr>
      </w:pPr>
      <w:r>
        <w:rPr>
          <w:rFonts w:ascii="Arial Narrow" w:hAnsi="Arial Narrow"/>
          <w:szCs w:val="20"/>
        </w:rPr>
        <w:lastRenderedPageBreak/>
        <w:tab/>
      </w:r>
      <w:r>
        <w:rPr>
          <w:rFonts w:ascii="Arial Narrow" w:hAnsi="Arial Narrow"/>
          <w:szCs w:val="20"/>
        </w:rPr>
        <w:tab/>
      </w:r>
      <w:r w:rsidR="00E20F7B">
        <w:rPr>
          <w:rFonts w:ascii="Arial Narrow" w:hAnsi="Arial Narrow"/>
          <w:szCs w:val="20"/>
        </w:rPr>
        <w:tab/>
      </w:r>
      <w:r w:rsidR="00E20F7B">
        <w:rPr>
          <w:rFonts w:ascii="Arial Narrow" w:hAnsi="Arial Narrow"/>
          <w:szCs w:val="20"/>
        </w:rPr>
        <w:tab/>
      </w:r>
      <w:r w:rsidR="00E20F7B">
        <w:rPr>
          <w:rFonts w:ascii="Arial Narrow" w:hAnsi="Arial Narrow"/>
          <w:szCs w:val="20"/>
        </w:rPr>
        <w:tab/>
      </w:r>
    </w:p>
    <w:p w14:paraId="780B83A1" w14:textId="77777777" w:rsidR="00E20F7B" w:rsidRPr="00D43208" w:rsidRDefault="00E20F7B" w:rsidP="00E20F7B">
      <w:pPr>
        <w:rPr>
          <w:rFonts w:ascii="Arial Narrow" w:hAnsi="Arial Narrow"/>
          <w:szCs w:val="20"/>
        </w:rPr>
      </w:pPr>
      <w:r w:rsidRPr="00D43208">
        <w:rPr>
          <w:rFonts w:ascii="Arial Narrow" w:hAnsi="Arial Narrow"/>
          <w:szCs w:val="20"/>
        </w:rPr>
        <w:t>Ponudnik:</w:t>
      </w:r>
    </w:p>
    <w:p w14:paraId="6CC5AA21"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761C95EB"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41B041CC"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21D8F877" w14:textId="77777777" w:rsidR="00E20F7B" w:rsidRPr="002521F3" w:rsidRDefault="00E20F7B" w:rsidP="00E20F7B">
      <w:pPr>
        <w:rPr>
          <w:rFonts w:ascii="Arial Narrow" w:hAnsi="Arial Narrow"/>
          <w:b/>
          <w:szCs w:val="20"/>
        </w:rPr>
      </w:pPr>
    </w:p>
    <w:p w14:paraId="1BC0C067" w14:textId="77777777" w:rsidR="00E20F7B" w:rsidRPr="00AE7291" w:rsidRDefault="00E20F7B" w:rsidP="00E20F7B">
      <w:pPr>
        <w:jc w:val="center"/>
        <w:rPr>
          <w:b/>
          <w:szCs w:val="20"/>
        </w:rPr>
      </w:pPr>
      <w:r w:rsidRPr="002521F3">
        <w:rPr>
          <w:rFonts w:ascii="Arial Narrow" w:hAnsi="Arial Narrow"/>
          <w:b/>
          <w:szCs w:val="20"/>
        </w:rPr>
        <w:t xml:space="preserve">POVZETEK PREDRAČUNA – REKAPITULACIJA </w:t>
      </w:r>
      <w:r>
        <w:rPr>
          <w:rFonts w:ascii="Arial Narrow" w:hAnsi="Arial Narrow"/>
          <w:b/>
          <w:szCs w:val="20"/>
        </w:rPr>
        <w:t>JN-</w:t>
      </w:r>
      <w:r w:rsidR="00EC3BE8">
        <w:rPr>
          <w:rFonts w:ascii="Arial Narrow" w:hAnsi="Arial Narrow"/>
          <w:b/>
          <w:szCs w:val="20"/>
        </w:rPr>
        <w:t>30/2022</w:t>
      </w:r>
    </w:p>
    <w:p w14:paraId="4CA1FAB8" w14:textId="77777777" w:rsidR="00E20F7B" w:rsidRPr="002521F3" w:rsidRDefault="00E20F7B" w:rsidP="00E20F7B">
      <w:pPr>
        <w:ind w:left="4248" w:firstLine="708"/>
        <w:jc w:val="left"/>
        <w:rPr>
          <w:szCs w:val="20"/>
        </w:rPr>
      </w:pPr>
    </w:p>
    <w:tbl>
      <w:tblPr>
        <w:tblW w:w="9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0"/>
        <w:gridCol w:w="3284"/>
        <w:gridCol w:w="1616"/>
        <w:gridCol w:w="1628"/>
      </w:tblGrid>
      <w:tr w:rsidR="00E20F7B" w:rsidRPr="004427FB" w14:paraId="55B715DD"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7D1C53BC" w14:textId="77777777" w:rsidR="00E20F7B" w:rsidRPr="00AE7291" w:rsidRDefault="00E20F7B" w:rsidP="00E20F7B">
            <w:pPr>
              <w:pStyle w:val="Odstavekseznama"/>
              <w:rPr>
                <w:rFonts w:ascii="Arial Narrow" w:hAnsi="Arial Narrow"/>
                <w:b/>
                <w:szCs w:val="20"/>
              </w:rPr>
            </w:pPr>
            <w:r>
              <w:rPr>
                <w:rFonts w:ascii="Arial Narrow" w:hAnsi="Arial Narrow"/>
                <w:b/>
                <w:szCs w:val="20"/>
              </w:rPr>
              <w:t>Sklop</w:t>
            </w:r>
          </w:p>
        </w:tc>
        <w:tc>
          <w:tcPr>
            <w:tcW w:w="1616" w:type="dxa"/>
            <w:tcBorders>
              <w:top w:val="single" w:sz="4" w:space="0" w:color="000000"/>
              <w:left w:val="single" w:sz="4" w:space="0" w:color="000000"/>
              <w:bottom w:val="single" w:sz="4" w:space="0" w:color="000000"/>
              <w:right w:val="single" w:sz="4" w:space="0" w:color="000000"/>
            </w:tcBorders>
            <w:hideMark/>
          </w:tcPr>
          <w:p w14:paraId="42C54CE8"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brez DDV</w:t>
            </w:r>
          </w:p>
        </w:tc>
        <w:tc>
          <w:tcPr>
            <w:tcW w:w="1628" w:type="dxa"/>
            <w:tcBorders>
              <w:top w:val="single" w:sz="4" w:space="0" w:color="000000"/>
              <w:left w:val="single" w:sz="4" w:space="0" w:color="000000"/>
              <w:bottom w:val="single" w:sz="4" w:space="0" w:color="000000"/>
              <w:right w:val="single" w:sz="4" w:space="0" w:color="000000"/>
            </w:tcBorders>
            <w:hideMark/>
          </w:tcPr>
          <w:p w14:paraId="262432A1"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z DDV</w:t>
            </w:r>
          </w:p>
        </w:tc>
      </w:tr>
      <w:tr w:rsidR="00E20F7B" w:rsidRPr="004427FB" w14:paraId="4B824066"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6BCEB525" w14:textId="77777777" w:rsidR="00E20F7B" w:rsidRPr="00E150D8" w:rsidRDefault="00E20F7B" w:rsidP="00E20F7B">
            <w:pPr>
              <w:pStyle w:val="Odstavekseznama"/>
              <w:ind w:left="2880"/>
              <w:rPr>
                <w:rFonts w:ascii="Arial Narrow" w:hAnsi="Arial Narrow"/>
                <w:b/>
                <w:szCs w:val="20"/>
              </w:rPr>
            </w:pPr>
          </w:p>
          <w:p w14:paraId="740841ED" w14:textId="48B3227C"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sklop: cena za </w:t>
            </w:r>
            <w:r w:rsidR="00192067" w:rsidRPr="00E150D8">
              <w:rPr>
                <w:rFonts w:ascii="Arial Narrow" w:hAnsi="Arial Narrow"/>
                <w:b/>
                <w:szCs w:val="20"/>
              </w:rPr>
              <w:t>6 kos</w:t>
            </w:r>
            <w:r w:rsidRPr="00E150D8">
              <w:rPr>
                <w:rFonts w:ascii="Arial Narrow" w:hAnsi="Arial Narrow"/>
                <w:b/>
                <w:szCs w:val="20"/>
              </w:rPr>
              <w:t xml:space="preserve"> zobozdravniški stol</w:t>
            </w:r>
          </w:p>
          <w:p w14:paraId="7BD61A1B" w14:textId="77777777" w:rsidR="00E20F7B" w:rsidRPr="00E150D8" w:rsidRDefault="00E20F7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hideMark/>
          </w:tcPr>
          <w:p w14:paraId="5FB46522" w14:textId="77777777" w:rsidR="00E20F7B"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hideMark/>
          </w:tcPr>
          <w:p w14:paraId="2698B5C6" w14:textId="77777777" w:rsidR="00E20F7B" w:rsidRDefault="00E20F7B" w:rsidP="00E20F7B">
            <w:pPr>
              <w:rPr>
                <w:rFonts w:ascii="Arial Narrow" w:hAnsi="Arial Narrow"/>
                <w:b/>
                <w:szCs w:val="20"/>
              </w:rPr>
            </w:pPr>
          </w:p>
        </w:tc>
      </w:tr>
      <w:tr w:rsidR="0035335B" w:rsidRPr="004427FB" w14:paraId="4CF96AE0" w14:textId="77777777" w:rsidTr="00E20F7B">
        <w:tc>
          <w:tcPr>
            <w:tcW w:w="6534" w:type="dxa"/>
            <w:gridSpan w:val="2"/>
            <w:tcBorders>
              <w:top w:val="single" w:sz="4" w:space="0" w:color="000000"/>
              <w:left w:val="single" w:sz="4" w:space="0" w:color="000000"/>
              <w:bottom w:val="single" w:sz="4" w:space="0" w:color="000000"/>
              <w:right w:val="single" w:sz="4" w:space="0" w:color="000000"/>
            </w:tcBorders>
          </w:tcPr>
          <w:p w14:paraId="3ACB9456" w14:textId="77777777" w:rsidR="0035335B" w:rsidRPr="00E150D8" w:rsidRDefault="0035335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tcPr>
          <w:p w14:paraId="2F067A90" w14:textId="77777777" w:rsidR="0035335B" w:rsidRDefault="0035335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tcPr>
          <w:p w14:paraId="2698BF8E" w14:textId="77777777" w:rsidR="0035335B" w:rsidRDefault="0035335B" w:rsidP="00E20F7B">
            <w:pPr>
              <w:rPr>
                <w:rFonts w:ascii="Arial Narrow" w:hAnsi="Arial Narrow"/>
                <w:b/>
                <w:szCs w:val="20"/>
              </w:rPr>
            </w:pPr>
          </w:p>
        </w:tc>
      </w:tr>
      <w:tr w:rsidR="00E20F7B" w:rsidRPr="002521F3" w14:paraId="2FE1D62B"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5EED703B" w14:textId="77777777" w:rsidR="00E20F7B" w:rsidRPr="00E150D8" w:rsidRDefault="00E20F7B" w:rsidP="00E20F7B">
            <w:pPr>
              <w:ind w:left="360"/>
              <w:rPr>
                <w:rFonts w:ascii="Arial Narrow" w:hAnsi="Arial Narrow"/>
                <w:b/>
                <w:szCs w:val="20"/>
              </w:rPr>
            </w:pPr>
          </w:p>
          <w:p w14:paraId="55F765D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ZOBOZDRAVSTVENEGA APARATA:</w:t>
            </w:r>
          </w:p>
          <w:p w14:paraId="0F0AE437" w14:textId="77777777" w:rsidR="00E20F7B" w:rsidRPr="00E150D8" w:rsidRDefault="00E20F7B" w:rsidP="00E20F7B">
            <w:pPr>
              <w:rPr>
                <w:rFonts w:ascii="Arial Narrow" w:hAnsi="Arial Narrow"/>
                <w:b/>
                <w:szCs w:val="20"/>
              </w:rPr>
            </w:pPr>
          </w:p>
        </w:tc>
      </w:tr>
      <w:tr w:rsidR="00E20F7B" w:rsidRPr="002521F3" w14:paraId="3554318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5E1EE57"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781345B"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42C25C1A" w14:textId="77777777" w:rsidR="00E20F7B" w:rsidRPr="002521F3" w:rsidRDefault="00E20F7B" w:rsidP="00E20F7B">
            <w:pPr>
              <w:rPr>
                <w:rFonts w:ascii="Arial Narrow" w:hAnsi="Arial Narrow"/>
                <w:b/>
                <w:szCs w:val="20"/>
              </w:rPr>
            </w:pPr>
          </w:p>
        </w:tc>
      </w:tr>
      <w:tr w:rsidR="00E20F7B" w:rsidRPr="002521F3" w14:paraId="54DDDF32"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79FBF674" w14:textId="77777777" w:rsidR="00E20F7B" w:rsidRPr="00E150D8" w:rsidRDefault="00E20F7B" w:rsidP="00E20F7B">
            <w:pPr>
              <w:rPr>
                <w:rFonts w:ascii="Arial Narrow" w:hAnsi="Arial Narrow"/>
                <w:b/>
                <w:szCs w:val="20"/>
              </w:rPr>
            </w:pPr>
          </w:p>
          <w:p w14:paraId="522AC31D" w14:textId="3EEC4EAB"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Vrednost za </w:t>
            </w:r>
            <w:r w:rsidR="00192067" w:rsidRPr="00E150D8">
              <w:rPr>
                <w:rFonts w:ascii="Arial Narrow" w:hAnsi="Arial Narrow"/>
                <w:b/>
                <w:szCs w:val="20"/>
              </w:rPr>
              <w:t>29 kos</w:t>
            </w:r>
            <w:r w:rsidRPr="00E150D8">
              <w:rPr>
                <w:rFonts w:ascii="Arial Narrow" w:hAnsi="Arial Narrow"/>
                <w:b/>
                <w:szCs w:val="20"/>
              </w:rPr>
              <w:t xml:space="preserve"> zobozdravniški stol</w:t>
            </w:r>
          </w:p>
          <w:p w14:paraId="4D8C1CDB"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133BD7ED"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9D754D1" w14:textId="77777777" w:rsidR="00E20F7B" w:rsidRPr="002521F3" w:rsidRDefault="00E20F7B" w:rsidP="00E20F7B">
            <w:pPr>
              <w:rPr>
                <w:rFonts w:ascii="Arial Narrow" w:hAnsi="Arial Narrow"/>
                <w:b/>
                <w:szCs w:val="20"/>
              </w:rPr>
            </w:pPr>
          </w:p>
        </w:tc>
      </w:tr>
      <w:tr w:rsidR="00E20F7B" w:rsidRPr="002521F3" w14:paraId="393D324A"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EC85203"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5FF168E"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66111AC7" w14:textId="77777777" w:rsidR="00E20F7B" w:rsidRPr="002521F3" w:rsidRDefault="00E20F7B" w:rsidP="00E20F7B">
            <w:pPr>
              <w:rPr>
                <w:rFonts w:ascii="Arial Narrow" w:hAnsi="Arial Narrow"/>
                <w:b/>
                <w:szCs w:val="20"/>
              </w:rPr>
            </w:pPr>
          </w:p>
        </w:tc>
      </w:tr>
      <w:tr w:rsidR="00E20F7B" w:rsidRPr="002521F3" w14:paraId="6EA1A487"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7BBF0D3B" w14:textId="77777777" w:rsidR="00E20F7B" w:rsidRPr="00E150D8" w:rsidRDefault="00E20F7B" w:rsidP="00E20F7B">
            <w:pPr>
              <w:ind w:left="360"/>
              <w:rPr>
                <w:rFonts w:ascii="Arial Narrow" w:hAnsi="Arial Narrow"/>
                <w:b/>
                <w:szCs w:val="20"/>
              </w:rPr>
            </w:pPr>
          </w:p>
          <w:p w14:paraId="6B6B942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ZOBOZDRAVNIŠKEGA STOLA:</w:t>
            </w:r>
          </w:p>
          <w:p w14:paraId="191FA8F6" w14:textId="77777777" w:rsidR="00E20F7B" w:rsidRPr="00E150D8" w:rsidRDefault="00E20F7B" w:rsidP="00E20F7B">
            <w:pPr>
              <w:rPr>
                <w:rFonts w:ascii="Arial Narrow" w:hAnsi="Arial Narrow"/>
                <w:b/>
                <w:szCs w:val="20"/>
              </w:rPr>
            </w:pPr>
          </w:p>
        </w:tc>
      </w:tr>
      <w:tr w:rsidR="00FE10D4" w:rsidRPr="002521F3" w14:paraId="71CE200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D61A547" w14:textId="77777777" w:rsidR="00FE10D4" w:rsidRPr="00E150D8" w:rsidRDefault="00FE10D4"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060E6BF0" w14:textId="77777777" w:rsidR="00FE10D4" w:rsidRPr="002521F3" w:rsidRDefault="00FE10D4"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24F932D" w14:textId="77777777" w:rsidR="00FE10D4" w:rsidRPr="002521F3" w:rsidRDefault="00FE10D4" w:rsidP="00E20F7B">
            <w:pPr>
              <w:rPr>
                <w:rFonts w:ascii="Arial Narrow" w:hAnsi="Arial Narrow"/>
                <w:b/>
                <w:szCs w:val="20"/>
              </w:rPr>
            </w:pPr>
          </w:p>
        </w:tc>
      </w:tr>
      <w:tr w:rsidR="00E20F7B" w:rsidRPr="002521F3" w14:paraId="60BFD1DC"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BAEAD8B" w14:textId="77777777" w:rsidR="00E20F7B" w:rsidRPr="00E150D8" w:rsidRDefault="00E20F7B" w:rsidP="00E20F7B">
            <w:pPr>
              <w:rPr>
                <w:rFonts w:ascii="Arial Narrow" w:hAnsi="Arial Narrow"/>
                <w:b/>
                <w:szCs w:val="20"/>
              </w:rPr>
            </w:pPr>
          </w:p>
          <w:p w14:paraId="4744659E" w14:textId="53764A17" w:rsidR="00E20F7B" w:rsidRPr="00E150D8" w:rsidRDefault="00E20F7B" w:rsidP="00E20F7B">
            <w:pPr>
              <w:rPr>
                <w:rFonts w:ascii="Arial Narrow" w:hAnsi="Arial Narrow"/>
                <w:b/>
                <w:szCs w:val="20"/>
              </w:rPr>
            </w:pPr>
            <w:r w:rsidRPr="00E150D8">
              <w:rPr>
                <w:rFonts w:ascii="Arial Narrow" w:hAnsi="Arial Narrow"/>
                <w:b/>
                <w:szCs w:val="20"/>
              </w:rPr>
              <w:t xml:space="preserve">SKUPAJ (1. + 2. </w:t>
            </w:r>
            <w:r w:rsidR="00FE10D4" w:rsidRPr="00E150D8">
              <w:rPr>
                <w:rFonts w:ascii="Arial Narrow" w:hAnsi="Arial Narrow"/>
                <w:b/>
                <w:szCs w:val="20"/>
              </w:rPr>
              <w:t xml:space="preserve"> </w:t>
            </w:r>
            <w:r w:rsidRPr="00E150D8">
              <w:rPr>
                <w:rFonts w:ascii="Arial Narrow" w:hAnsi="Arial Narrow"/>
                <w:b/>
                <w:szCs w:val="20"/>
              </w:rPr>
              <w:t>Sklop)</w:t>
            </w:r>
          </w:p>
          <w:p w14:paraId="25FB3A1D"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31F12A9A"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0BFC150A" w14:textId="77777777" w:rsidR="00E20F7B" w:rsidRPr="002521F3" w:rsidRDefault="00E20F7B" w:rsidP="00E20F7B">
            <w:pPr>
              <w:rPr>
                <w:rFonts w:ascii="Arial Narrow" w:hAnsi="Arial Narrow"/>
                <w:b/>
                <w:szCs w:val="20"/>
              </w:rPr>
            </w:pPr>
          </w:p>
        </w:tc>
      </w:tr>
      <w:tr w:rsidR="00E20F7B" w:rsidRPr="008504B4" w14:paraId="1102FA59" w14:textId="77777777" w:rsidTr="00E20F7B">
        <w:tc>
          <w:tcPr>
            <w:tcW w:w="3250" w:type="dxa"/>
            <w:tcBorders>
              <w:top w:val="single" w:sz="4" w:space="0" w:color="auto"/>
              <w:left w:val="single" w:sz="4" w:space="0" w:color="auto"/>
              <w:bottom w:val="single" w:sz="4" w:space="0" w:color="auto"/>
              <w:right w:val="single" w:sz="4" w:space="0" w:color="auto"/>
            </w:tcBorders>
          </w:tcPr>
          <w:p w14:paraId="39E2CBB9" w14:textId="77777777" w:rsidR="00E20F7B" w:rsidRPr="008504B4" w:rsidRDefault="00E20F7B" w:rsidP="00E20F7B">
            <w:pPr>
              <w:rPr>
                <w:rFonts w:ascii="Arial Narrow" w:hAnsi="Arial Narrow"/>
                <w:b/>
                <w:szCs w:val="20"/>
              </w:rPr>
            </w:pPr>
          </w:p>
          <w:p w14:paraId="4CAE5A23" w14:textId="77777777" w:rsidR="00E20F7B" w:rsidRPr="008504B4" w:rsidRDefault="00E20F7B" w:rsidP="00E20F7B">
            <w:pPr>
              <w:rPr>
                <w:rFonts w:ascii="Arial Narrow" w:hAnsi="Arial Narrow"/>
                <w:b/>
                <w:szCs w:val="20"/>
              </w:rPr>
            </w:pPr>
            <w:r w:rsidRPr="008504B4">
              <w:rPr>
                <w:rFonts w:ascii="Arial Narrow" w:hAnsi="Arial Narrow"/>
                <w:b/>
                <w:szCs w:val="20"/>
              </w:rPr>
              <w:t>Garancijska doba (v mesecih)</w:t>
            </w:r>
          </w:p>
          <w:p w14:paraId="57C4DA10" w14:textId="77777777" w:rsidR="00E20F7B" w:rsidRPr="008504B4" w:rsidRDefault="00E20F7B" w:rsidP="00E20F7B">
            <w:pPr>
              <w:rPr>
                <w:rFonts w:ascii="Arial Narrow" w:hAnsi="Arial Narrow"/>
                <w:b/>
                <w:szCs w:val="20"/>
              </w:rPr>
            </w:pPr>
          </w:p>
        </w:tc>
        <w:tc>
          <w:tcPr>
            <w:tcW w:w="6528" w:type="dxa"/>
            <w:gridSpan w:val="3"/>
            <w:tcBorders>
              <w:top w:val="single" w:sz="4" w:space="0" w:color="auto"/>
              <w:left w:val="single" w:sz="4" w:space="0" w:color="auto"/>
              <w:bottom w:val="single" w:sz="4" w:space="0" w:color="auto"/>
              <w:right w:val="single" w:sz="4" w:space="0" w:color="auto"/>
            </w:tcBorders>
          </w:tcPr>
          <w:p w14:paraId="35EE807D" w14:textId="77777777" w:rsidR="00E20F7B" w:rsidRPr="008504B4" w:rsidRDefault="00E20F7B" w:rsidP="00E20F7B">
            <w:pPr>
              <w:rPr>
                <w:rFonts w:ascii="Arial Narrow" w:hAnsi="Arial Narrow"/>
                <w:b/>
                <w:szCs w:val="20"/>
              </w:rPr>
            </w:pPr>
          </w:p>
          <w:p w14:paraId="19C40BBC" w14:textId="77777777" w:rsidR="00E20F7B" w:rsidRPr="008504B4" w:rsidRDefault="00E20F7B" w:rsidP="00E20F7B">
            <w:pPr>
              <w:rPr>
                <w:rFonts w:ascii="Arial Narrow" w:hAnsi="Arial Narrow"/>
                <w:szCs w:val="20"/>
              </w:rPr>
            </w:pPr>
            <w:r w:rsidRPr="008504B4">
              <w:rPr>
                <w:rFonts w:ascii="Arial Narrow" w:hAnsi="Arial Narrow"/>
                <w:szCs w:val="20"/>
              </w:rPr>
              <w:t xml:space="preserve"> _______________________________________ mesecev (minimalna garancijska doba traja 24 mesecev) </w:t>
            </w:r>
          </w:p>
        </w:tc>
      </w:tr>
    </w:tbl>
    <w:p w14:paraId="3A4AF403" w14:textId="77777777" w:rsidR="00E20F7B" w:rsidRDefault="00E20F7B" w:rsidP="00E20F7B"/>
    <w:p w14:paraId="687FDC19" w14:textId="77777777" w:rsidR="00E20F7B" w:rsidRPr="00BF68EF" w:rsidRDefault="00E20F7B" w:rsidP="00E20F7B">
      <w:pPr>
        <w:rPr>
          <w:rFonts w:ascii="Arial Narrow" w:hAnsi="Arial Narrow"/>
        </w:rPr>
      </w:pPr>
      <w:r w:rsidRPr="00BF68EF">
        <w:rPr>
          <w:rFonts w:ascii="Arial Narrow" w:hAnsi="Arial Narrow"/>
        </w:rPr>
        <w:t>Ponudba je veljavna do:</w:t>
      </w:r>
    </w:p>
    <w:p w14:paraId="0C2B9017" w14:textId="77777777" w:rsidR="00E20F7B" w:rsidRPr="00BF68EF" w:rsidRDefault="00E20F7B" w:rsidP="00E20F7B">
      <w:pPr>
        <w:rPr>
          <w:rFonts w:ascii="Arial Narrow" w:hAnsi="Arial Narrow"/>
        </w:rPr>
      </w:pPr>
    </w:p>
    <w:p w14:paraId="7E437022" w14:textId="77777777" w:rsidR="00E20F7B" w:rsidRPr="00BF68EF" w:rsidRDefault="00E20F7B" w:rsidP="00E20F7B">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14:paraId="7C31C7E0" w14:textId="77777777" w:rsidR="00E20F7B" w:rsidRPr="00AE7291" w:rsidRDefault="00E20F7B" w:rsidP="00E20F7B">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14:paraId="1CCDE293" w14:textId="77777777" w:rsidR="00E20F7B" w:rsidRDefault="00E20F7B" w:rsidP="00E20F7B">
      <w:pPr>
        <w:spacing w:line="240" w:lineRule="auto"/>
        <w:jc w:val="left"/>
        <w:rPr>
          <w:rFonts w:ascii="Arial Narrow" w:hAnsi="Arial Narrow"/>
          <w:szCs w:val="20"/>
        </w:rPr>
      </w:pPr>
      <w:r>
        <w:rPr>
          <w:rFonts w:ascii="Arial Narrow" w:hAnsi="Arial Narrow"/>
          <w:szCs w:val="20"/>
        </w:rPr>
        <w:br w:type="page"/>
      </w:r>
    </w:p>
    <w:p w14:paraId="2179E12B" w14:textId="77777777" w:rsidR="009D5DAD" w:rsidRPr="007779C3" w:rsidRDefault="009D5DAD" w:rsidP="007619CB">
      <w:pPr>
        <w:pStyle w:val="Odstavekseznama"/>
        <w:numPr>
          <w:ilvl w:val="0"/>
          <w:numId w:val="29"/>
        </w:numPr>
        <w:spacing w:line="240" w:lineRule="auto"/>
        <w:ind w:left="4248" w:right="49" w:firstLine="708"/>
        <w:contextualSpacing w:val="0"/>
        <w:jc w:val="center"/>
        <w:rPr>
          <w:rFonts w:ascii="Arial Narrow" w:hAnsi="Arial Narrow"/>
          <w:sz w:val="22"/>
        </w:rPr>
      </w:pPr>
    </w:p>
    <w:p w14:paraId="5BBFF833" w14:textId="77777777" w:rsidR="009D5DAD" w:rsidRDefault="009D5DAD" w:rsidP="009D5DAD">
      <w:pPr>
        <w:rPr>
          <w:rFonts w:ascii="Arial Narrow" w:hAnsi="Arial Narrow"/>
          <w:sz w:val="22"/>
        </w:rPr>
      </w:pPr>
    </w:p>
    <w:p w14:paraId="6EA1A49A" w14:textId="77777777" w:rsidR="00E20F7B" w:rsidRPr="00543827" w:rsidRDefault="00E20F7B" w:rsidP="00E20F7B">
      <w:pPr>
        <w:ind w:right="-1"/>
        <w:rPr>
          <w:rFonts w:ascii="Arial Narrow" w:hAnsi="Arial Narrow" w:cs="Arial"/>
          <w:szCs w:val="20"/>
        </w:rPr>
      </w:pPr>
    </w:p>
    <w:p w14:paraId="4A348D40" w14:textId="77777777" w:rsidR="00E20F7B" w:rsidRPr="007009DB" w:rsidRDefault="00E20F7B" w:rsidP="00E20F7B">
      <w:pPr>
        <w:rPr>
          <w:rFonts w:ascii="Arial Narrow" w:hAnsi="Arial Narrow"/>
          <w:szCs w:val="20"/>
        </w:rPr>
      </w:pPr>
      <w:r w:rsidRPr="007009DB">
        <w:rPr>
          <w:rFonts w:ascii="Arial Narrow" w:hAnsi="Arial Narrow"/>
          <w:szCs w:val="20"/>
        </w:rPr>
        <w:t>Ponudnik:</w:t>
      </w:r>
    </w:p>
    <w:p w14:paraId="5D1B99E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06EC21F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2BDFBB8D"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412ADA41" w14:textId="77777777" w:rsidR="00E20F7B" w:rsidRDefault="00E20F7B" w:rsidP="00E20F7B">
      <w:pPr>
        <w:rPr>
          <w:rFonts w:ascii="Arial Narrow" w:hAnsi="Arial Narrow"/>
          <w:b/>
          <w:sz w:val="26"/>
          <w:szCs w:val="26"/>
        </w:rPr>
      </w:pPr>
    </w:p>
    <w:p w14:paraId="2403B4C6" w14:textId="77777777" w:rsidR="00E20F7B" w:rsidRPr="00197623" w:rsidRDefault="00E20F7B" w:rsidP="00E20F7B">
      <w:pPr>
        <w:rPr>
          <w:rFonts w:ascii="Arial Narrow" w:hAnsi="Arial Narrow"/>
          <w:b/>
          <w:sz w:val="22"/>
        </w:rPr>
      </w:pPr>
      <w:r>
        <w:rPr>
          <w:rFonts w:ascii="Arial Narrow" w:hAnsi="Arial Narrow"/>
          <w:b/>
          <w:sz w:val="22"/>
        </w:rPr>
        <w:t>KATAL</w:t>
      </w:r>
      <w:r w:rsidRPr="00197623">
        <w:rPr>
          <w:rFonts w:ascii="Arial Narrow" w:hAnsi="Arial Narrow"/>
          <w:b/>
          <w:sz w:val="22"/>
        </w:rPr>
        <w:t>OGI, PROSPEKTI IN NAVODILA</w:t>
      </w:r>
    </w:p>
    <w:p w14:paraId="3D3ADC82" w14:textId="77777777" w:rsidR="00E20F7B" w:rsidRDefault="00E20F7B" w:rsidP="00E20F7B">
      <w:pPr>
        <w:pStyle w:val="BodyText21"/>
        <w:widowControl/>
        <w:rPr>
          <w:rFonts w:ascii="Arial Narrow" w:hAnsi="Arial Narrow"/>
        </w:rPr>
      </w:pPr>
    </w:p>
    <w:p w14:paraId="162A3322" w14:textId="77777777" w:rsidR="00E20F7B" w:rsidRDefault="00E20F7B" w:rsidP="00E20F7B">
      <w:pPr>
        <w:ind w:right="-1"/>
        <w:rPr>
          <w:rFonts w:ascii="Arial Narrow" w:hAnsi="Arial Narrow"/>
          <w:szCs w:val="20"/>
        </w:rPr>
      </w:pPr>
      <w:r w:rsidRPr="006D116B">
        <w:rPr>
          <w:rFonts w:ascii="Arial Narrow" w:hAnsi="Arial Narrow"/>
          <w:szCs w:val="20"/>
        </w:rPr>
        <w:t>Obvezna priloga Ponudbenega predračuna so katalogi oziroma prospekti, kamor ponudnik označi zahtevane lastnosti.</w:t>
      </w:r>
    </w:p>
    <w:p w14:paraId="3091408F" w14:textId="66B16250" w:rsidR="00E20F7B" w:rsidRDefault="00E20F7B" w:rsidP="008613D7">
      <w:pPr>
        <w:ind w:right="-1"/>
        <w:rPr>
          <w:rFonts w:ascii="Arial Narrow" w:hAnsi="Arial Narrow"/>
          <w:sz w:val="22"/>
        </w:rPr>
      </w:pPr>
      <w:r>
        <w:rPr>
          <w:rFonts w:ascii="Arial Narrow" w:hAnsi="Arial Narrow"/>
          <w:szCs w:val="20"/>
        </w:rPr>
        <w:t xml:space="preserve">Katalog ponujenih stolov, z označenimi postavkami tehničnih zahtev, ponudnik pošlje najkasneje do roka označenega za oddajo ponudb na </w:t>
      </w:r>
      <w:r w:rsidR="008613D7">
        <w:rPr>
          <w:rFonts w:ascii="Arial Narrow" w:hAnsi="Arial Narrow"/>
          <w:szCs w:val="20"/>
        </w:rPr>
        <w:t>portal e-JN.</w:t>
      </w:r>
      <w:r>
        <w:rPr>
          <w:rFonts w:ascii="Arial Narrow" w:hAnsi="Arial Narrow"/>
          <w:szCs w:val="20"/>
        </w:rPr>
        <w:t xml:space="preserve"> </w:t>
      </w:r>
      <w:r w:rsidR="008613D7">
        <w:rPr>
          <w:rFonts w:ascii="Arial Narrow" w:hAnsi="Arial Narrow"/>
          <w:szCs w:val="20"/>
        </w:rPr>
        <w:t xml:space="preserve">Izpolnjevanje zahtev iz ponudbenega </w:t>
      </w:r>
      <w:r>
        <w:rPr>
          <w:rFonts w:ascii="Arial Narrow" w:hAnsi="Arial Narrow"/>
          <w:szCs w:val="20"/>
        </w:rPr>
        <w:t xml:space="preserve"> JN-</w:t>
      </w:r>
      <w:r w:rsidR="00EC3BE8">
        <w:rPr>
          <w:rFonts w:ascii="Arial Narrow" w:hAnsi="Arial Narrow"/>
          <w:szCs w:val="20"/>
        </w:rPr>
        <w:t>30/2022</w:t>
      </w:r>
      <w:r w:rsidR="008613D7">
        <w:rPr>
          <w:rFonts w:ascii="Arial Narrow" w:hAnsi="Arial Narrow"/>
          <w:szCs w:val="20"/>
        </w:rPr>
        <w:t xml:space="preserve"> mora biti pregledno označeno tako, da bo naročnik lahko preveril izpolnjevanje tehničnih zahtev</w:t>
      </w:r>
      <w:r>
        <w:rPr>
          <w:rFonts w:ascii="Arial Narrow" w:hAnsi="Arial Narrow"/>
          <w:szCs w:val="20"/>
        </w:rPr>
        <w:t>.</w:t>
      </w:r>
      <w:r w:rsidR="008613D7">
        <w:rPr>
          <w:rFonts w:ascii="Arial Narrow" w:hAnsi="Arial Narrow"/>
          <w:szCs w:val="20"/>
        </w:rPr>
        <w:t xml:space="preserve"> </w:t>
      </w:r>
    </w:p>
    <w:p w14:paraId="4F66834B" w14:textId="77777777" w:rsidR="00E20F7B" w:rsidRPr="007779C3" w:rsidRDefault="00E20F7B" w:rsidP="009D5DAD">
      <w:pPr>
        <w:rPr>
          <w:rFonts w:ascii="Arial Narrow" w:hAnsi="Arial Narrow"/>
          <w:sz w:val="22"/>
        </w:rPr>
      </w:pPr>
    </w:p>
    <w:p w14:paraId="2AC7A9D1" w14:textId="77777777" w:rsidR="009D5DAD" w:rsidRDefault="009D5DAD" w:rsidP="009D5DAD">
      <w:pPr>
        <w:rPr>
          <w:rFonts w:ascii="Arial Narrow" w:hAnsi="Arial Narrow"/>
          <w:sz w:val="22"/>
        </w:rPr>
      </w:pPr>
      <w:r>
        <w:rPr>
          <w:rFonts w:ascii="Arial Narrow" w:hAnsi="Arial Narrow"/>
          <w:sz w:val="22"/>
        </w:rPr>
        <w:br w:type="page"/>
      </w:r>
    </w:p>
    <w:p w14:paraId="48CA7B09" w14:textId="77777777" w:rsidR="009D5DAD" w:rsidRPr="009D5DAD" w:rsidRDefault="009D5DAD" w:rsidP="009D5DAD">
      <w:pPr>
        <w:spacing w:line="240" w:lineRule="auto"/>
        <w:ind w:left="360" w:right="49"/>
        <w:jc w:val="right"/>
        <w:rPr>
          <w:rFonts w:ascii="Arial Narrow" w:hAnsi="Arial Narrow"/>
          <w:sz w:val="22"/>
        </w:rPr>
      </w:pPr>
    </w:p>
    <w:p w14:paraId="1ADEE662" w14:textId="77777777" w:rsidR="009D5DAD" w:rsidRPr="003E67DF" w:rsidRDefault="009D5DAD" w:rsidP="007619CB">
      <w:pPr>
        <w:pStyle w:val="Odstavekseznama"/>
        <w:numPr>
          <w:ilvl w:val="0"/>
          <w:numId w:val="29"/>
        </w:numPr>
        <w:spacing w:line="240" w:lineRule="auto"/>
        <w:ind w:right="49"/>
        <w:contextualSpacing w:val="0"/>
        <w:jc w:val="center"/>
        <w:rPr>
          <w:rFonts w:ascii="Arial Narrow" w:hAnsi="Arial Narrow"/>
          <w:sz w:val="22"/>
        </w:rPr>
      </w:pPr>
    </w:p>
    <w:p w14:paraId="7438F678" w14:textId="77777777" w:rsidR="00E20F7B" w:rsidRPr="004D4BD4" w:rsidRDefault="003D028E" w:rsidP="003D028E">
      <w:pPr>
        <w:pStyle w:val="Odstavekseznama"/>
        <w:spacing w:line="240" w:lineRule="auto"/>
        <w:ind w:left="4956" w:right="49"/>
        <w:contextualSpacing w:val="0"/>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p>
    <w:p w14:paraId="485454A0" w14:textId="77777777" w:rsidR="00E20F7B" w:rsidRPr="004D4BD4" w:rsidRDefault="00E20F7B" w:rsidP="00E20F7B">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14:paraId="663F61DA" w14:textId="77777777" w:rsidR="00E20F7B" w:rsidRPr="00543827" w:rsidRDefault="00E20F7B" w:rsidP="00E20F7B">
      <w:pPr>
        <w:pStyle w:val="Naslovpoiljatelja"/>
        <w:ind w:right="-1"/>
        <w:jc w:val="center"/>
        <w:rPr>
          <w:rFonts w:ascii="Arial Narrow" w:hAnsi="Arial Narrow" w:cs="Arial"/>
          <w:b/>
          <w:sz w:val="20"/>
        </w:rPr>
      </w:pPr>
      <w:r w:rsidRPr="00543827">
        <w:rPr>
          <w:rFonts w:ascii="Arial Narrow" w:hAnsi="Arial Narrow" w:cs="Arial"/>
          <w:b/>
          <w:sz w:val="20"/>
        </w:rPr>
        <w:t xml:space="preserve">POGODBA št. </w:t>
      </w:r>
      <w:r>
        <w:rPr>
          <w:rFonts w:ascii="Arial Narrow" w:hAnsi="Arial Narrow" w:cs="Arial"/>
          <w:b/>
          <w:sz w:val="20"/>
        </w:rPr>
        <w:t>JN-</w:t>
      </w:r>
      <w:r w:rsidR="00EC3BE8">
        <w:rPr>
          <w:rFonts w:ascii="Arial Narrow" w:hAnsi="Arial Narrow" w:cs="Arial"/>
          <w:b/>
          <w:sz w:val="20"/>
        </w:rPr>
        <w:t>30/2022</w:t>
      </w:r>
      <w:r>
        <w:rPr>
          <w:rFonts w:ascii="Arial Narrow" w:hAnsi="Arial Narrow" w:cs="Arial"/>
          <w:b/>
          <w:sz w:val="20"/>
        </w:rPr>
        <w:t xml:space="preserve"> za ZOBOZDRAVNIŠKI STOLI</w:t>
      </w:r>
    </w:p>
    <w:p w14:paraId="2899DF55"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 xml:space="preserve">ki jo sklepata </w:t>
      </w:r>
    </w:p>
    <w:p w14:paraId="32199260" w14:textId="77777777" w:rsidR="00E20F7B" w:rsidRPr="00416BF3" w:rsidRDefault="00E20F7B" w:rsidP="00E20F7B">
      <w:pPr>
        <w:pStyle w:val="Naslovpoiljatelja"/>
        <w:rPr>
          <w:rFonts w:ascii="Arial Narrow" w:hAnsi="Arial Narrow"/>
          <w:sz w:val="20"/>
        </w:rPr>
      </w:pPr>
    </w:p>
    <w:p w14:paraId="1A11463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b/>
          <w:sz w:val="20"/>
        </w:rPr>
        <w:t>ZDRAVSTVENI DOM LJUBLJANA</w:t>
      </w:r>
      <w:r w:rsidRPr="00416BF3">
        <w:rPr>
          <w:rFonts w:ascii="Arial Narrow" w:hAnsi="Arial Narrow"/>
          <w:sz w:val="20"/>
        </w:rPr>
        <w:t>, Metelkova ulica 9, Ljubljana, ki ga zastopa direktor</w:t>
      </w:r>
      <w:r>
        <w:rPr>
          <w:rFonts w:ascii="Arial Narrow" w:hAnsi="Arial Narrow"/>
          <w:sz w:val="20"/>
        </w:rPr>
        <w:t>ica prof. dr. Antonija Poplas Susič, dr. med., spec.</w:t>
      </w:r>
      <w:r w:rsidRPr="00416BF3">
        <w:rPr>
          <w:rFonts w:ascii="Arial Narrow" w:hAnsi="Arial Narrow"/>
          <w:sz w:val="20"/>
        </w:rPr>
        <w:t>, kot kupec</w:t>
      </w:r>
    </w:p>
    <w:p w14:paraId="23BE8D0F" w14:textId="77777777" w:rsidR="00E20F7B" w:rsidRPr="00416BF3" w:rsidRDefault="00E20F7B" w:rsidP="00E20F7B">
      <w:pPr>
        <w:pStyle w:val="Naslovpoiljatelja"/>
        <w:jc w:val="both"/>
        <w:rPr>
          <w:rFonts w:ascii="Arial Narrow" w:hAnsi="Arial Narrow"/>
          <w:sz w:val="20"/>
        </w:rPr>
      </w:pPr>
    </w:p>
    <w:p w14:paraId="6036485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5056063</w:t>
      </w:r>
    </w:p>
    <w:p w14:paraId="1D8163C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SI80683568</w:t>
      </w:r>
    </w:p>
    <w:p w14:paraId="07DCC785" w14:textId="77777777" w:rsidR="00E20F7B" w:rsidRPr="00416BF3" w:rsidRDefault="00E20F7B" w:rsidP="00E20F7B">
      <w:pPr>
        <w:pStyle w:val="Naslovpoiljatelja"/>
        <w:jc w:val="both"/>
        <w:rPr>
          <w:rFonts w:ascii="Arial Narrow" w:hAnsi="Arial Narrow"/>
          <w:sz w:val="20"/>
        </w:rPr>
      </w:pPr>
    </w:p>
    <w:p w14:paraId="3BDEFC14"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in</w:t>
      </w:r>
    </w:p>
    <w:p w14:paraId="74795F08" w14:textId="77777777" w:rsidR="00E20F7B" w:rsidRPr="00416BF3" w:rsidRDefault="00E20F7B" w:rsidP="00E20F7B">
      <w:pPr>
        <w:pStyle w:val="Naslovpoiljatelja"/>
        <w:rPr>
          <w:rFonts w:ascii="Arial Narrow" w:hAnsi="Arial Narrow"/>
          <w:sz w:val="20"/>
        </w:rPr>
      </w:pPr>
    </w:p>
    <w:p w14:paraId="6F3FB8F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ki ga zastopa …………………………………………………, kot prodajalec</w:t>
      </w:r>
    </w:p>
    <w:p w14:paraId="7AA75D00" w14:textId="77777777" w:rsidR="00E20F7B" w:rsidRPr="00416BF3" w:rsidRDefault="00E20F7B" w:rsidP="00E20F7B">
      <w:pPr>
        <w:pStyle w:val="Naslovpoiljatelja"/>
        <w:jc w:val="both"/>
        <w:rPr>
          <w:rFonts w:ascii="Arial Narrow" w:hAnsi="Arial Narrow"/>
          <w:sz w:val="20"/>
        </w:rPr>
      </w:pPr>
    </w:p>
    <w:p w14:paraId="01A7CCA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w:t>
      </w:r>
    </w:p>
    <w:p w14:paraId="1D62DBB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w:t>
      </w:r>
    </w:p>
    <w:p w14:paraId="7492D18B" w14:textId="77777777" w:rsidR="00E20F7B" w:rsidRPr="00416BF3" w:rsidRDefault="00E20F7B" w:rsidP="00E20F7B">
      <w:pPr>
        <w:pStyle w:val="Naslovpoiljatelja"/>
        <w:rPr>
          <w:rFonts w:ascii="Arial Narrow" w:hAnsi="Arial Narrow" w:cs="Arial"/>
          <w:sz w:val="20"/>
        </w:rPr>
      </w:pPr>
    </w:p>
    <w:p w14:paraId="3F7DA856" w14:textId="77777777" w:rsidR="00E20F7B" w:rsidRPr="00416BF3" w:rsidRDefault="00E20F7B" w:rsidP="00E20F7B">
      <w:pPr>
        <w:pStyle w:val="Naslovpoiljatelja"/>
        <w:rPr>
          <w:rFonts w:ascii="Arial Narrow" w:hAnsi="Arial Narrow" w:cs="Arial"/>
          <w:sz w:val="20"/>
        </w:rPr>
      </w:pPr>
    </w:p>
    <w:p w14:paraId="52AFBD96" w14:textId="77777777" w:rsidR="00E20F7B" w:rsidRPr="00416BF3" w:rsidRDefault="00E20F7B" w:rsidP="00E20F7B">
      <w:pPr>
        <w:pStyle w:val="Naslovpoiljatelja"/>
        <w:rPr>
          <w:rFonts w:ascii="Arial Narrow" w:hAnsi="Arial Narrow" w:cs="Arial"/>
          <w:sz w:val="20"/>
        </w:rPr>
      </w:pPr>
    </w:p>
    <w:p w14:paraId="3B09153C" w14:textId="77777777" w:rsidR="00E20F7B" w:rsidRDefault="00E20F7B" w:rsidP="007619CB">
      <w:pPr>
        <w:pStyle w:val="Naslovpoiljatelja"/>
        <w:numPr>
          <w:ilvl w:val="0"/>
          <w:numId w:val="23"/>
        </w:numPr>
        <w:rPr>
          <w:rFonts w:ascii="Arial Narrow" w:hAnsi="Arial Narrow"/>
          <w:sz w:val="20"/>
        </w:rPr>
      </w:pPr>
      <w:r w:rsidRPr="00416BF3">
        <w:rPr>
          <w:rFonts w:ascii="Arial Narrow" w:hAnsi="Arial Narrow"/>
          <w:sz w:val="20"/>
        </w:rPr>
        <w:t>PREDMET POGODBE</w:t>
      </w:r>
    </w:p>
    <w:p w14:paraId="66806E4B" w14:textId="77777777" w:rsidR="00E20F7B" w:rsidRPr="00416BF3" w:rsidRDefault="00E20F7B" w:rsidP="00E20F7B">
      <w:pPr>
        <w:pStyle w:val="Naslovpoiljatelja"/>
        <w:ind w:left="1080"/>
        <w:rPr>
          <w:rFonts w:ascii="Arial Narrow" w:hAnsi="Arial Narrow"/>
          <w:sz w:val="20"/>
        </w:rPr>
      </w:pPr>
    </w:p>
    <w:p w14:paraId="681428BB" w14:textId="77777777" w:rsidR="00E20F7B" w:rsidRPr="00416BF3" w:rsidRDefault="00E20F7B" w:rsidP="007619CB">
      <w:pPr>
        <w:pStyle w:val="Naslovpoiljatelja"/>
        <w:numPr>
          <w:ilvl w:val="3"/>
          <w:numId w:val="20"/>
        </w:numPr>
        <w:jc w:val="center"/>
        <w:rPr>
          <w:rFonts w:ascii="Arial Narrow" w:hAnsi="Arial Narrow"/>
          <w:sz w:val="20"/>
        </w:rPr>
      </w:pPr>
      <w:r w:rsidRPr="00416BF3">
        <w:rPr>
          <w:rFonts w:ascii="Arial Narrow" w:hAnsi="Arial Narrow"/>
          <w:sz w:val="20"/>
        </w:rPr>
        <w:t>člen</w:t>
      </w:r>
    </w:p>
    <w:p w14:paraId="686B86F1" w14:textId="77777777" w:rsidR="00E20F7B" w:rsidRPr="00416BF3" w:rsidRDefault="00E20F7B" w:rsidP="00E20F7B">
      <w:pPr>
        <w:rPr>
          <w:rFonts w:ascii="Arial Narrow" w:hAnsi="Arial Narrow"/>
          <w:szCs w:val="20"/>
        </w:rPr>
      </w:pPr>
    </w:p>
    <w:p w14:paraId="0024B2CE" w14:textId="77777777"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Predmet te p</w:t>
      </w:r>
      <w:r>
        <w:rPr>
          <w:rFonts w:ascii="Arial Narrow" w:hAnsi="Arial Narrow"/>
          <w:sz w:val="20"/>
          <w:szCs w:val="20"/>
        </w:rPr>
        <w:t>ogodbe je nakup:</w:t>
      </w:r>
    </w:p>
    <w:p w14:paraId="47E2B93C" w14:textId="5A6F9817"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1</w:t>
      </w:r>
      <w:r w:rsidR="00FE10D4" w:rsidRPr="00137123">
        <w:rPr>
          <w:rFonts w:ascii="Arial Narrow" w:hAnsi="Arial Narrow"/>
          <w:sz w:val="20"/>
          <w:szCs w:val="20"/>
        </w:rPr>
        <w:t xml:space="preserve">. sklop: </w:t>
      </w:r>
      <w:r w:rsidRPr="00137123">
        <w:rPr>
          <w:rFonts w:ascii="Arial Narrow" w:hAnsi="Arial Narrow"/>
          <w:sz w:val="20"/>
          <w:szCs w:val="20"/>
        </w:rPr>
        <w:t>6</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xml:space="preserve">, dostava, montaža, poskusno obratovanje, izobraževanje uporabnikov in vzdrževanje v garancijskem roku v skladu s standardi, po specifikaciji iz ponudbe JN-30/2022, ki je sestavni del in priloga te pogodbe v ponudbeni vrednosti …………………..……..EUR brez DDV, z DDV v višini………….………EUR, skupaj ……………………………………………..EUR z DDV, </w:t>
      </w:r>
    </w:p>
    <w:p w14:paraId="5FE90FA2" w14:textId="2658F6D6"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2</w:t>
      </w:r>
      <w:r w:rsidR="00FE10D4" w:rsidRPr="00137123">
        <w:rPr>
          <w:rFonts w:ascii="Arial Narrow" w:hAnsi="Arial Narrow"/>
          <w:sz w:val="20"/>
          <w:szCs w:val="20"/>
        </w:rPr>
        <w:t xml:space="preserve">. sklop: </w:t>
      </w:r>
      <w:r w:rsidRPr="00137123">
        <w:rPr>
          <w:rFonts w:ascii="Arial Narrow" w:hAnsi="Arial Narrow"/>
          <w:sz w:val="20"/>
          <w:szCs w:val="20"/>
        </w:rPr>
        <w:t>29</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dostava, montaža, poskusno obratovanje, izobraževanje uporabnikov in vzdrževanje v garancijskem roku v skladu s standardi, po specifikaciji iz ponudbe JN-30/2022, ki je sestavni del in priloga te pogodbe v ponudbeni vrednosti …………………..……..EUR brez DDV, z DDV v višini………….………EUR, skupaj ……………………………………………..EUR z DDV.</w:t>
      </w:r>
    </w:p>
    <w:p w14:paraId="0B0995B8" w14:textId="77777777" w:rsidR="00E20F7B" w:rsidRPr="00416BF3" w:rsidRDefault="00E20F7B" w:rsidP="00E20F7B">
      <w:pPr>
        <w:pStyle w:val="Naslovpoiljatelja"/>
        <w:jc w:val="both"/>
        <w:rPr>
          <w:rFonts w:ascii="Arial Narrow" w:hAnsi="Arial Narrow"/>
          <w:sz w:val="20"/>
        </w:rPr>
      </w:pPr>
    </w:p>
    <w:p w14:paraId="09C15B7C"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II. KVALITETA BLAGA</w:t>
      </w:r>
    </w:p>
    <w:p w14:paraId="59DF5AE5" w14:textId="77777777" w:rsidR="00E20F7B" w:rsidRPr="00416BF3" w:rsidRDefault="00E20F7B" w:rsidP="00E20F7B">
      <w:pPr>
        <w:pStyle w:val="Naslovpoiljatelja"/>
        <w:jc w:val="both"/>
        <w:rPr>
          <w:rFonts w:ascii="Arial Narrow" w:hAnsi="Arial Narrow"/>
          <w:sz w:val="20"/>
        </w:rPr>
      </w:pPr>
    </w:p>
    <w:p w14:paraId="68AEDB88"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728D02B" w14:textId="77777777" w:rsidR="00E20F7B" w:rsidRPr="00416BF3" w:rsidRDefault="00E20F7B" w:rsidP="00E20F7B">
      <w:pPr>
        <w:pStyle w:val="Naslovpoiljatelja"/>
        <w:jc w:val="both"/>
        <w:rPr>
          <w:rFonts w:ascii="Arial Narrow" w:hAnsi="Arial Narrow"/>
          <w:sz w:val="20"/>
        </w:rPr>
      </w:pPr>
    </w:p>
    <w:p w14:paraId="13C6BA58" w14:textId="7096AFEC"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ki se dobavi v skladu s prvim členom te pogodbe, je nova, prihaja iz tekoče proizvodnje</w:t>
      </w:r>
      <w:r>
        <w:rPr>
          <w:rFonts w:ascii="Arial Narrow" w:hAnsi="Arial Narrow"/>
          <w:sz w:val="20"/>
        </w:rPr>
        <w:t xml:space="preserve"> leta 202</w:t>
      </w:r>
      <w:r w:rsidR="0034722E">
        <w:rPr>
          <w:rFonts w:ascii="Arial Narrow" w:hAnsi="Arial Narrow"/>
          <w:sz w:val="20"/>
        </w:rPr>
        <w:t>3</w:t>
      </w:r>
      <w:r w:rsidRPr="00416BF3">
        <w:rPr>
          <w:rFonts w:ascii="Arial Narrow" w:hAnsi="Arial Narrow"/>
          <w:sz w:val="20"/>
        </w:rPr>
        <w:t>, narejena iz standardnih prvorazrednih materialov.</w:t>
      </w:r>
    </w:p>
    <w:p w14:paraId="49E788B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ustreza namenu, navedenem v navodilih za uporabo in deklarirani kvaliteti na embalaži izdelka.</w:t>
      </w:r>
    </w:p>
    <w:p w14:paraId="527426D9" w14:textId="77777777" w:rsidR="00E20F7B" w:rsidRPr="00416BF3" w:rsidRDefault="00E20F7B" w:rsidP="00E20F7B">
      <w:pPr>
        <w:pStyle w:val="Naslovpoiljatelja"/>
        <w:jc w:val="both"/>
        <w:rPr>
          <w:rFonts w:ascii="Arial Narrow" w:hAnsi="Arial Narrow"/>
          <w:sz w:val="20"/>
        </w:rPr>
      </w:pPr>
    </w:p>
    <w:p w14:paraId="4D033B4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Navodila za uporabo in vzdrževanje morajo biti v slovenskem jeziku.</w:t>
      </w:r>
    </w:p>
    <w:p w14:paraId="10061AF1" w14:textId="77777777" w:rsidR="00E20F7B" w:rsidRPr="00416BF3" w:rsidRDefault="00E20F7B" w:rsidP="00E20F7B">
      <w:pPr>
        <w:pStyle w:val="Naslovpoiljatelja"/>
        <w:jc w:val="both"/>
        <w:rPr>
          <w:rFonts w:ascii="Arial Narrow" w:hAnsi="Arial Narrow"/>
          <w:sz w:val="20"/>
        </w:rPr>
      </w:pPr>
    </w:p>
    <w:p w14:paraId="55444499" w14:textId="4DAA221A"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w:t>
      </w:r>
      <w:r w:rsidR="009F3733">
        <w:rPr>
          <w:rFonts w:ascii="Arial Narrow" w:hAnsi="Arial Narrow"/>
          <w:sz w:val="20"/>
        </w:rPr>
        <w:t>prodajalec</w:t>
      </w:r>
      <w:r w:rsidRPr="00416BF3">
        <w:rPr>
          <w:rFonts w:ascii="Arial Narrow" w:hAnsi="Arial Narrow"/>
          <w:sz w:val="20"/>
        </w:rPr>
        <w:t xml:space="preserve"> predajo kupcu istočasno z dobavo.</w:t>
      </w:r>
    </w:p>
    <w:p w14:paraId="37089280" w14:textId="77777777" w:rsidR="00E20F7B" w:rsidRPr="00416BF3" w:rsidRDefault="00E20F7B" w:rsidP="00E20F7B">
      <w:pPr>
        <w:pStyle w:val="Naslovpoiljatelja"/>
        <w:jc w:val="center"/>
        <w:rPr>
          <w:rFonts w:ascii="Arial Narrow" w:hAnsi="Arial Narrow"/>
          <w:sz w:val="20"/>
        </w:rPr>
      </w:pPr>
    </w:p>
    <w:p w14:paraId="5EE9081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CE796FF" w14:textId="77777777" w:rsidR="00E20F7B" w:rsidRPr="00416BF3" w:rsidRDefault="00E20F7B" w:rsidP="00E20F7B">
      <w:pPr>
        <w:pStyle w:val="Naslovpoiljatelja"/>
        <w:jc w:val="both"/>
        <w:rPr>
          <w:rFonts w:ascii="Arial Narrow" w:hAnsi="Arial Narrow"/>
          <w:sz w:val="20"/>
        </w:rPr>
      </w:pPr>
    </w:p>
    <w:p w14:paraId="4B98832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opreme izjavlja, da je oprema, ki je predmet te pogodbe, izdelana skladno z zakonodajo o varstvu pri delu v Republiki Sloveniji.</w:t>
      </w:r>
    </w:p>
    <w:p w14:paraId="34ECA385" w14:textId="77777777" w:rsidR="00E20F7B" w:rsidRPr="00416BF3" w:rsidRDefault="00E20F7B" w:rsidP="00E20F7B">
      <w:pPr>
        <w:pStyle w:val="Naslovpoiljatelja"/>
        <w:jc w:val="both"/>
        <w:rPr>
          <w:rFonts w:ascii="Arial Narrow" w:hAnsi="Arial Narrow"/>
          <w:sz w:val="20"/>
        </w:rPr>
      </w:pPr>
    </w:p>
    <w:p w14:paraId="754A072B" w14:textId="77777777" w:rsidR="00E20F7B" w:rsidRDefault="00E20F7B" w:rsidP="00E20F7B">
      <w:pPr>
        <w:pStyle w:val="Naslovpoiljatelja"/>
        <w:jc w:val="both"/>
        <w:rPr>
          <w:rFonts w:ascii="Arial Narrow" w:hAnsi="Arial Narrow"/>
          <w:sz w:val="20"/>
        </w:rPr>
      </w:pPr>
    </w:p>
    <w:p w14:paraId="3402055E" w14:textId="77777777" w:rsidR="000D4A4B" w:rsidRPr="00416BF3" w:rsidRDefault="000D4A4B" w:rsidP="00E20F7B">
      <w:pPr>
        <w:pStyle w:val="Naslovpoiljatelja"/>
        <w:jc w:val="both"/>
        <w:rPr>
          <w:rFonts w:ascii="Arial Narrow" w:hAnsi="Arial Narrow"/>
          <w:sz w:val="20"/>
        </w:rPr>
      </w:pPr>
    </w:p>
    <w:p w14:paraId="4C94ADA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III. NAČIN IN ROK DOBAVE IN MONTAŽE OPREME</w:t>
      </w:r>
    </w:p>
    <w:p w14:paraId="7ED6DCF2" w14:textId="77777777" w:rsidR="00E20F7B" w:rsidRPr="00416BF3" w:rsidRDefault="00E20F7B" w:rsidP="00E20F7B">
      <w:pPr>
        <w:pStyle w:val="Naslovpoiljatelja"/>
        <w:jc w:val="both"/>
        <w:rPr>
          <w:rFonts w:ascii="Arial Narrow" w:hAnsi="Arial Narrow"/>
          <w:sz w:val="20"/>
        </w:rPr>
      </w:pPr>
    </w:p>
    <w:p w14:paraId="13E724B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578D44E" w14:textId="77777777" w:rsidR="00E20F7B" w:rsidRPr="00416BF3" w:rsidRDefault="00E20F7B" w:rsidP="00E20F7B">
      <w:pPr>
        <w:pStyle w:val="Naslovpoiljatelja"/>
        <w:jc w:val="both"/>
        <w:rPr>
          <w:rFonts w:ascii="Arial Narrow" w:hAnsi="Arial Narrow"/>
          <w:sz w:val="20"/>
        </w:rPr>
      </w:pPr>
    </w:p>
    <w:p w14:paraId="27757AEC" w14:textId="3690F529" w:rsidR="00E20F7B" w:rsidRPr="00416BF3" w:rsidRDefault="00E20F7B" w:rsidP="00E20F7B">
      <w:pPr>
        <w:pStyle w:val="Naslovpoiljatelja"/>
        <w:jc w:val="both"/>
        <w:rPr>
          <w:rFonts w:ascii="Arial Narrow" w:hAnsi="Arial Narrow"/>
          <w:sz w:val="20"/>
        </w:rPr>
      </w:pPr>
      <w:r w:rsidRPr="00E150D8">
        <w:rPr>
          <w:rFonts w:ascii="Arial Narrow" w:hAnsi="Arial Narrow"/>
          <w:sz w:val="20"/>
        </w:rPr>
        <w:t xml:space="preserve">Prodajalec se obvezuje, da bo kupcu dobavil in montiral opremo, specificirano v prilogi, v enoti ZD Ljubljana, najkasneje v roku </w:t>
      </w:r>
      <w:r w:rsidR="00E150D8" w:rsidRPr="00E150D8">
        <w:rPr>
          <w:rFonts w:ascii="Arial Narrow" w:hAnsi="Arial Narrow"/>
          <w:sz w:val="20"/>
        </w:rPr>
        <w:t>dvanajst</w:t>
      </w:r>
      <w:r w:rsidRPr="00E150D8">
        <w:rPr>
          <w:rFonts w:ascii="Arial Narrow" w:hAnsi="Arial Narrow"/>
          <w:sz w:val="20"/>
        </w:rPr>
        <w:t xml:space="preserve"> tednov od dneva podpisa pogodbe.</w:t>
      </w:r>
    </w:p>
    <w:p w14:paraId="60F96741" w14:textId="77777777" w:rsidR="00E20F7B" w:rsidRPr="00416BF3" w:rsidRDefault="00E20F7B" w:rsidP="00E20F7B">
      <w:pPr>
        <w:pStyle w:val="Naslovpoiljatelja"/>
        <w:jc w:val="both"/>
        <w:rPr>
          <w:rFonts w:ascii="Arial Narrow" w:hAnsi="Arial Narrow"/>
          <w:sz w:val="20"/>
        </w:rPr>
      </w:pPr>
    </w:p>
    <w:p w14:paraId="5AFB194E"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IV. KOLIČINSKI PREVZEM </w:t>
      </w:r>
    </w:p>
    <w:p w14:paraId="6E06A65E" w14:textId="77777777" w:rsidR="00E20F7B" w:rsidRPr="00416BF3" w:rsidRDefault="00E20F7B" w:rsidP="00E20F7B">
      <w:pPr>
        <w:pStyle w:val="Naslovpoiljatelja"/>
        <w:jc w:val="both"/>
        <w:rPr>
          <w:rFonts w:ascii="Arial Narrow" w:hAnsi="Arial Narrow"/>
          <w:sz w:val="20"/>
        </w:rPr>
      </w:pPr>
    </w:p>
    <w:p w14:paraId="1029469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A8675DD" w14:textId="77777777" w:rsidR="00E20F7B" w:rsidRPr="00416BF3" w:rsidRDefault="00E20F7B" w:rsidP="00E20F7B">
      <w:pPr>
        <w:pStyle w:val="Naslovpoiljatelja"/>
        <w:jc w:val="both"/>
        <w:rPr>
          <w:rFonts w:ascii="Arial Narrow" w:hAnsi="Arial Narrow"/>
          <w:sz w:val="20"/>
        </w:rPr>
      </w:pPr>
    </w:p>
    <w:p w14:paraId="336452B0"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Količinski prevzem opreme se opravi takoj po prevzemu. O </w:t>
      </w:r>
      <w:r>
        <w:rPr>
          <w:rFonts w:ascii="Arial Narrow" w:hAnsi="Arial Narrow"/>
          <w:sz w:val="20"/>
        </w:rPr>
        <w:t>morebitnih</w:t>
      </w:r>
      <w:r w:rsidRPr="00416BF3">
        <w:rPr>
          <w:rFonts w:ascii="Arial Narrow" w:hAnsi="Arial Narrow"/>
          <w:sz w:val="20"/>
        </w:rPr>
        <w:t xml:space="preserve"> količinskih odstopanjih se mora sestaviti zapisnik in ga v osmih dneh posredovati prodajalcu.</w:t>
      </w:r>
    </w:p>
    <w:p w14:paraId="2AC4F4A5" w14:textId="77777777" w:rsidR="00E20F7B" w:rsidRPr="00416BF3" w:rsidRDefault="00E20F7B" w:rsidP="00E20F7B">
      <w:pPr>
        <w:pStyle w:val="Naslovpoiljatelja"/>
        <w:jc w:val="both"/>
        <w:rPr>
          <w:rFonts w:ascii="Arial Narrow" w:hAnsi="Arial Narrow"/>
          <w:sz w:val="20"/>
        </w:rPr>
      </w:pPr>
    </w:p>
    <w:p w14:paraId="60EA151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 KAKOVOSTNI PREVZEM</w:t>
      </w:r>
    </w:p>
    <w:p w14:paraId="0F37E136" w14:textId="77777777" w:rsidR="00E20F7B" w:rsidRPr="00416BF3" w:rsidRDefault="00E20F7B" w:rsidP="00E20F7B">
      <w:pPr>
        <w:pStyle w:val="Naslovpoiljatelja"/>
        <w:jc w:val="both"/>
        <w:rPr>
          <w:rFonts w:ascii="Arial Narrow" w:hAnsi="Arial Narrow"/>
          <w:sz w:val="20"/>
        </w:rPr>
      </w:pPr>
    </w:p>
    <w:p w14:paraId="6DC77D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92784A1" w14:textId="77777777" w:rsidR="00E20F7B" w:rsidRPr="00416BF3" w:rsidRDefault="00E20F7B" w:rsidP="00E20F7B">
      <w:pPr>
        <w:pStyle w:val="Naslovpoiljatelja"/>
        <w:jc w:val="both"/>
        <w:rPr>
          <w:rFonts w:ascii="Arial Narrow" w:hAnsi="Arial Narrow"/>
          <w:sz w:val="20"/>
        </w:rPr>
      </w:pPr>
    </w:p>
    <w:p w14:paraId="1C17CD36" w14:textId="2EF3000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Dobavljen</w:t>
      </w:r>
      <w:r w:rsidR="009F3733">
        <w:rPr>
          <w:rFonts w:ascii="Arial Narrow" w:hAnsi="Arial Narrow"/>
          <w:sz w:val="20"/>
        </w:rPr>
        <w:t>i</w:t>
      </w:r>
      <w:r w:rsidRPr="00416BF3">
        <w:rPr>
          <w:rFonts w:ascii="Arial Narrow" w:hAnsi="Arial Narrow"/>
          <w:sz w:val="20"/>
        </w:rPr>
        <w:t xml:space="preserve"> in montiran </w:t>
      </w:r>
      <w:r w:rsidR="009F3733">
        <w:rPr>
          <w:rFonts w:ascii="Arial Narrow" w:hAnsi="Arial Narrow"/>
          <w:sz w:val="20"/>
        </w:rPr>
        <w:t>zobozdravniški stoli</w:t>
      </w:r>
      <w:r w:rsidRPr="00416BF3">
        <w:rPr>
          <w:rFonts w:ascii="Arial Narrow" w:hAnsi="Arial Narrow"/>
          <w:sz w:val="20"/>
        </w:rPr>
        <w:t xml:space="preserve"> mora</w:t>
      </w:r>
      <w:r w:rsidR="009F3733">
        <w:rPr>
          <w:rFonts w:ascii="Arial Narrow" w:hAnsi="Arial Narrow"/>
          <w:sz w:val="20"/>
        </w:rPr>
        <w:t>jo</w:t>
      </w:r>
      <w:r w:rsidRPr="00416BF3">
        <w:rPr>
          <w:rFonts w:ascii="Arial Narrow" w:hAnsi="Arial Narrow"/>
          <w:sz w:val="20"/>
        </w:rPr>
        <w:t xml:space="preserve"> ustrezati dogovorjeni kvaliteti skladno s specifikacijo iz priloge, za katero se je v času poskusnega obratovanja izkazalo, da dosega garantirano vrednost glede kvalitete in kapacitete za vsak del enote posebej.</w:t>
      </w:r>
    </w:p>
    <w:p w14:paraId="58285759" w14:textId="77777777" w:rsidR="00E20F7B" w:rsidRPr="00416BF3" w:rsidRDefault="00E20F7B" w:rsidP="00E20F7B">
      <w:pPr>
        <w:pStyle w:val="Naslovpoiljatelja"/>
        <w:jc w:val="both"/>
        <w:rPr>
          <w:rFonts w:ascii="Arial Narrow" w:hAnsi="Arial Narrow"/>
          <w:sz w:val="20"/>
        </w:rPr>
      </w:pPr>
    </w:p>
    <w:p w14:paraId="1EABDD2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Če dobava ne ustreza kvaliteti določeni v prilogi te pogodbe, je prodajalec dolžan pomanjkljivosti nemudoma odpraviti.</w:t>
      </w:r>
    </w:p>
    <w:p w14:paraId="4250099E" w14:textId="3B550E9E"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za katero se bo ugotovilo, da kakorkoli odstopa od specifikacije iz priloge pogodbe, bo zavrnjena.</w:t>
      </w:r>
      <w:r w:rsidR="009F3733">
        <w:rPr>
          <w:rFonts w:ascii="Arial Narrow" w:hAnsi="Arial Narrow"/>
          <w:sz w:val="20"/>
        </w:rPr>
        <w:t xml:space="preserve"> </w:t>
      </w:r>
    </w:p>
    <w:p w14:paraId="138DD42F" w14:textId="77777777" w:rsidR="00E20F7B" w:rsidRPr="00416BF3" w:rsidRDefault="00E20F7B" w:rsidP="00E20F7B">
      <w:pPr>
        <w:pStyle w:val="Naslovpoiljatelja"/>
        <w:rPr>
          <w:rFonts w:ascii="Arial Narrow" w:hAnsi="Arial Narrow"/>
          <w:sz w:val="20"/>
        </w:rPr>
      </w:pPr>
    </w:p>
    <w:p w14:paraId="4311C42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B9DCA2E" w14:textId="77777777" w:rsidR="00E20F7B" w:rsidRPr="00416BF3" w:rsidRDefault="00E20F7B" w:rsidP="00E20F7B">
      <w:pPr>
        <w:pStyle w:val="Naslovpoiljatelja"/>
        <w:jc w:val="center"/>
        <w:rPr>
          <w:rFonts w:ascii="Arial Narrow" w:hAnsi="Arial Narrow"/>
          <w:sz w:val="20"/>
        </w:rPr>
      </w:pPr>
    </w:p>
    <w:p w14:paraId="0F62164A"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montaži se izvede zagon celotne opreme, ki mora biti izveden v prisotnosti prodajalca – pooblaščenega serviserja.</w:t>
      </w:r>
    </w:p>
    <w:p w14:paraId="40FDC49D" w14:textId="77777777" w:rsidR="00E20F7B" w:rsidRPr="00416BF3" w:rsidRDefault="00E20F7B" w:rsidP="00E20F7B">
      <w:pPr>
        <w:pStyle w:val="Naslovpoiljatelja"/>
        <w:jc w:val="both"/>
        <w:rPr>
          <w:rFonts w:ascii="Arial Narrow" w:hAnsi="Arial Narrow"/>
          <w:sz w:val="20"/>
        </w:rPr>
      </w:pPr>
    </w:p>
    <w:p w14:paraId="626C898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Po končanem zagonu začne teči poskusno obratovanje – krajši uvajalni prikaz delovanja celotnega sistema, vendar šele, ko je prodajalec odpravil do tistega trenutka ugotovljene pomanjkljivosti, preveril posamezne dele in okvarjene zamenjal.</w:t>
      </w:r>
    </w:p>
    <w:p w14:paraId="78E61A92" w14:textId="77777777" w:rsidR="00E20F7B" w:rsidRPr="00416BF3" w:rsidRDefault="00E20F7B" w:rsidP="00E20F7B">
      <w:pPr>
        <w:pStyle w:val="Naslovpoiljatelja"/>
        <w:jc w:val="both"/>
        <w:rPr>
          <w:rFonts w:ascii="Arial Narrow" w:hAnsi="Arial Narrow"/>
          <w:sz w:val="20"/>
        </w:rPr>
      </w:pPr>
    </w:p>
    <w:p w14:paraId="2E965B4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5937D582" w14:textId="77777777" w:rsidR="00E20F7B" w:rsidRPr="00416BF3" w:rsidRDefault="00E20F7B" w:rsidP="00E20F7B">
      <w:pPr>
        <w:pStyle w:val="Naslovpoiljatelja"/>
        <w:jc w:val="both"/>
        <w:rPr>
          <w:rFonts w:ascii="Arial Narrow" w:hAnsi="Arial Narrow"/>
          <w:sz w:val="20"/>
        </w:rPr>
      </w:pPr>
    </w:p>
    <w:p w14:paraId="4E06B09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Poskusno obratovanje traja neprekinjeno 10 delovnih dni. V tem času poteka tudi osnovno izobraževanje uporabnika. Med poskusnim obratovanjem se vodi zapisnik. V zapisnik je treba vnesti vse ugotovljene napake in pomanjkljivosti, katere prodajalec na lastne stroške odpravi.</w:t>
      </w:r>
    </w:p>
    <w:p w14:paraId="71B1A549" w14:textId="77777777" w:rsidR="00E20F7B" w:rsidRPr="00416BF3" w:rsidRDefault="00E20F7B" w:rsidP="00E20F7B">
      <w:pPr>
        <w:pStyle w:val="Naslovpoiljatelja"/>
        <w:jc w:val="both"/>
        <w:rPr>
          <w:rFonts w:ascii="Arial Narrow" w:hAnsi="Arial Narrow"/>
          <w:sz w:val="20"/>
        </w:rPr>
      </w:pPr>
    </w:p>
    <w:p w14:paraId="471EDB3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se med poskusnim obratovanjem ugotovi napaka v konstrukciji, opremi ali v izvedbi montaže in je v roku 2 dni ni mogoče odpraviti, potem prodajalec in kupec skupaj določita rok za odstranitev napake. </w:t>
      </w:r>
    </w:p>
    <w:p w14:paraId="05CC3322" w14:textId="3865E91B" w:rsidR="00E20F7B" w:rsidRDefault="00E20F7B" w:rsidP="00E20F7B">
      <w:pPr>
        <w:pStyle w:val="Naslovpoiljatelja"/>
        <w:jc w:val="both"/>
        <w:rPr>
          <w:rFonts w:ascii="Arial Narrow" w:hAnsi="Arial Narrow"/>
          <w:sz w:val="20"/>
        </w:rPr>
      </w:pPr>
      <w:r w:rsidRPr="00416BF3">
        <w:rPr>
          <w:rFonts w:ascii="Arial Narrow" w:hAnsi="Arial Narrow"/>
          <w:sz w:val="20"/>
        </w:rPr>
        <w:t>Po odpravi napake se določi nov termin za ponovitev 10-dnevnega neprekinjenega poskusnega obratovanja.</w:t>
      </w:r>
      <w:r w:rsidR="009F3733">
        <w:rPr>
          <w:rFonts w:ascii="Arial Narrow" w:hAnsi="Arial Narrow"/>
          <w:sz w:val="20"/>
        </w:rPr>
        <w:t xml:space="preserve"> </w:t>
      </w:r>
    </w:p>
    <w:p w14:paraId="05D25FA5" w14:textId="77777777" w:rsidR="00E20F7B" w:rsidRPr="00416BF3" w:rsidRDefault="00E20F7B" w:rsidP="00E20F7B">
      <w:pPr>
        <w:pStyle w:val="Naslovpoiljatelja"/>
        <w:jc w:val="both"/>
        <w:rPr>
          <w:rFonts w:ascii="Arial Narrow" w:hAnsi="Arial Narrow"/>
          <w:sz w:val="20"/>
        </w:rPr>
      </w:pPr>
    </w:p>
    <w:p w14:paraId="72ABEA9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Stroške te ponovitve nosi prodajalec.</w:t>
      </w:r>
    </w:p>
    <w:p w14:paraId="4852D4A1" w14:textId="07AF553C" w:rsidR="00E20F7B" w:rsidRDefault="00E20F7B" w:rsidP="00E20F7B">
      <w:pPr>
        <w:pStyle w:val="Naslovpoiljatelja"/>
        <w:jc w:val="both"/>
        <w:rPr>
          <w:rFonts w:ascii="Arial Narrow" w:hAnsi="Arial Narrow"/>
          <w:sz w:val="20"/>
        </w:rPr>
      </w:pPr>
      <w:r w:rsidRPr="00416BF3">
        <w:rPr>
          <w:rFonts w:ascii="Arial Narrow" w:hAnsi="Arial Narrow"/>
          <w:sz w:val="20"/>
        </w:rPr>
        <w:t>Šteje se, da je poskusno obratovanje zaključeno, ko je oprema, ki je predmet te pogodbe, obratovala brezhibno 10 delovnih dni.</w:t>
      </w:r>
    </w:p>
    <w:p w14:paraId="6C659A36" w14:textId="10DA0B65" w:rsidR="009F3733" w:rsidRDefault="009F3733" w:rsidP="00E20F7B">
      <w:pPr>
        <w:pStyle w:val="Naslovpoiljatelja"/>
        <w:jc w:val="both"/>
        <w:rPr>
          <w:rFonts w:ascii="Arial Narrow" w:hAnsi="Arial Narrow"/>
          <w:sz w:val="20"/>
        </w:rPr>
      </w:pPr>
    </w:p>
    <w:p w14:paraId="553DEA3B" w14:textId="179AFD4A" w:rsidR="009F3733" w:rsidRPr="00416BF3" w:rsidRDefault="009F3733" w:rsidP="009F3733">
      <w:pPr>
        <w:pStyle w:val="Naslovpoiljatelja"/>
        <w:jc w:val="both"/>
        <w:rPr>
          <w:rFonts w:ascii="Arial Narrow" w:hAnsi="Arial Narrow"/>
          <w:sz w:val="20"/>
        </w:rPr>
      </w:pPr>
      <w:r w:rsidRPr="00137123">
        <w:rPr>
          <w:rFonts w:ascii="Arial Narrow" w:hAnsi="Arial Narrow"/>
          <w:sz w:val="20"/>
        </w:rPr>
        <w:t>V primeru ponovitve napake je prodajalec na svoje stroške dolžan dobaviti nov, brezhibno delujoč zobozdravniški stol.</w:t>
      </w:r>
      <w:r>
        <w:rPr>
          <w:rFonts w:ascii="Arial Narrow" w:hAnsi="Arial Narrow"/>
          <w:sz w:val="20"/>
        </w:rPr>
        <w:t xml:space="preserve"> Poskusno obratovanje prične teči znova.</w:t>
      </w:r>
    </w:p>
    <w:p w14:paraId="17F3EC3F" w14:textId="434FB8E4" w:rsidR="009F3733" w:rsidRDefault="009F3733" w:rsidP="00E20F7B">
      <w:pPr>
        <w:pStyle w:val="Naslovpoiljatelja"/>
        <w:jc w:val="both"/>
        <w:rPr>
          <w:rFonts w:ascii="Arial Narrow" w:hAnsi="Arial Narrow"/>
          <w:sz w:val="20"/>
        </w:rPr>
      </w:pPr>
    </w:p>
    <w:p w14:paraId="2CB40C6A" w14:textId="77777777" w:rsidR="00E20F7B" w:rsidRPr="00416BF3" w:rsidRDefault="00E20F7B" w:rsidP="00E20F7B">
      <w:pPr>
        <w:pStyle w:val="Naslovpoiljatelja"/>
        <w:jc w:val="both"/>
        <w:rPr>
          <w:rFonts w:ascii="Arial Narrow" w:hAnsi="Arial Narrow"/>
          <w:sz w:val="20"/>
        </w:rPr>
      </w:pPr>
    </w:p>
    <w:p w14:paraId="124D15E1"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24D0446" w14:textId="77777777" w:rsidR="00E20F7B" w:rsidRPr="00416BF3" w:rsidRDefault="00E20F7B" w:rsidP="00E20F7B">
      <w:pPr>
        <w:pStyle w:val="Naslovpoiljatelja"/>
        <w:jc w:val="both"/>
        <w:rPr>
          <w:rFonts w:ascii="Arial Narrow" w:hAnsi="Arial Narrow"/>
          <w:sz w:val="20"/>
        </w:rPr>
      </w:pPr>
    </w:p>
    <w:p w14:paraId="4FA9B95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uspešno izvedenem poskusnem obratovanju se, na podlagi pravilno izročene količinsko in kakovostno potrjene opreme ter spremljajočih listin, prevzem opravi s podpisom prevzemnega zapisnika, ki ga podpišejo:</w:t>
      </w:r>
    </w:p>
    <w:p w14:paraId="3D38E6A6"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predstavnik prodajalca,</w:t>
      </w:r>
    </w:p>
    <w:p w14:paraId="4AF53B2E"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 xml:space="preserve">s strani kupca uporabnik, katerega ime bo kupec prodajalcu sporočil ob podpisu pogodbe. </w:t>
      </w:r>
    </w:p>
    <w:p w14:paraId="3CEC3B7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tem trenutku prične teči garancija.</w:t>
      </w:r>
    </w:p>
    <w:p w14:paraId="4DB2F3D7" w14:textId="77777777" w:rsidR="00E20F7B" w:rsidRPr="00416BF3" w:rsidRDefault="00E20F7B" w:rsidP="00E20F7B">
      <w:pPr>
        <w:pStyle w:val="Naslovpoiljatelja"/>
        <w:jc w:val="both"/>
        <w:rPr>
          <w:rFonts w:ascii="Arial Narrow" w:hAnsi="Arial Narrow"/>
          <w:sz w:val="20"/>
        </w:rPr>
      </w:pPr>
    </w:p>
    <w:p w14:paraId="6541593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Brez predložene bančne garancije za odpravo napak v garancijskem roku se šteje, da primopredaja ni opravljena.</w:t>
      </w:r>
    </w:p>
    <w:p w14:paraId="17098D12" w14:textId="77777777" w:rsidR="00E20F7B" w:rsidRPr="00416BF3" w:rsidRDefault="00E20F7B" w:rsidP="00E20F7B">
      <w:pPr>
        <w:pStyle w:val="Naslovpoiljatelja"/>
        <w:jc w:val="both"/>
        <w:rPr>
          <w:rFonts w:ascii="Arial Narrow" w:hAnsi="Arial Narrow"/>
          <w:sz w:val="20"/>
        </w:rPr>
      </w:pPr>
    </w:p>
    <w:p w14:paraId="65E3FA00" w14:textId="77777777" w:rsidR="0035335B" w:rsidRDefault="0035335B" w:rsidP="00E20F7B">
      <w:pPr>
        <w:pStyle w:val="Naslovpoiljatelja"/>
        <w:jc w:val="both"/>
        <w:rPr>
          <w:rFonts w:ascii="Arial Narrow" w:hAnsi="Arial Narrow"/>
          <w:sz w:val="20"/>
        </w:rPr>
      </w:pPr>
    </w:p>
    <w:p w14:paraId="2E17B7D6" w14:textId="77777777" w:rsidR="0035335B" w:rsidRDefault="0035335B" w:rsidP="00E20F7B">
      <w:pPr>
        <w:pStyle w:val="Naslovpoiljatelja"/>
        <w:jc w:val="both"/>
        <w:rPr>
          <w:rFonts w:ascii="Arial Narrow" w:hAnsi="Arial Narrow"/>
          <w:sz w:val="20"/>
        </w:rPr>
      </w:pPr>
    </w:p>
    <w:p w14:paraId="6475B471" w14:textId="75FAB5A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VI. CENE IN PLAČILNI POGOJI</w:t>
      </w:r>
    </w:p>
    <w:p w14:paraId="138E0A32" w14:textId="77777777" w:rsidR="00AF6679" w:rsidRPr="00416BF3" w:rsidRDefault="00AF6679" w:rsidP="00E20F7B">
      <w:pPr>
        <w:pStyle w:val="Naslovpoiljatelja"/>
        <w:jc w:val="both"/>
        <w:rPr>
          <w:rFonts w:ascii="Arial Narrow" w:hAnsi="Arial Narrow"/>
          <w:sz w:val="20"/>
        </w:rPr>
      </w:pPr>
    </w:p>
    <w:p w14:paraId="12984924"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773AA7BE" w14:textId="77777777" w:rsidR="00E20F7B" w:rsidRPr="00416BF3" w:rsidRDefault="00E20F7B" w:rsidP="00E20F7B">
      <w:pPr>
        <w:pStyle w:val="Naslovpoiljatelja"/>
        <w:ind w:right="-199"/>
        <w:jc w:val="both"/>
        <w:rPr>
          <w:rFonts w:ascii="Arial Narrow" w:hAnsi="Arial Narrow"/>
          <w:sz w:val="20"/>
        </w:rPr>
      </w:pPr>
    </w:p>
    <w:p w14:paraId="204210AC"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Cena za celotno opremo iz 1. člena te pogodbe je fiksna in izhaja iz ponudbe, ki je sestavni del te pogodbe (priloga).</w:t>
      </w:r>
    </w:p>
    <w:p w14:paraId="218658A6"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 </w:t>
      </w:r>
    </w:p>
    <w:p w14:paraId="3A039AB1"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 xml:space="preserve">Cena je oblikovana po pariteti DDP naročnik, to so posamezne enote ZD Ljubljana, in vključuje nabavno vrednost opreme z vsemi popusti, davki ter stroški dostave, montaže, demontaže in odvoza stare opreme, poskusnega obratovanja, izobraževanja uporabnikov in vzdrževanja v garancijskem roku v skladu s standardi. </w:t>
      </w:r>
    </w:p>
    <w:p w14:paraId="37524F98" w14:textId="77777777" w:rsidR="00E20F7B" w:rsidRPr="00416BF3" w:rsidRDefault="00E20F7B" w:rsidP="00E20F7B">
      <w:pPr>
        <w:pStyle w:val="Naslovpoiljatelja"/>
        <w:jc w:val="center"/>
        <w:rPr>
          <w:rFonts w:ascii="Arial Narrow" w:hAnsi="Arial Narrow"/>
          <w:sz w:val="20"/>
        </w:rPr>
      </w:pPr>
    </w:p>
    <w:p w14:paraId="6BC44525"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639D8EDB" w14:textId="77777777" w:rsidR="00E20F7B" w:rsidRPr="00416BF3" w:rsidRDefault="00E20F7B" w:rsidP="00E20F7B">
      <w:pPr>
        <w:pStyle w:val="Naslovpoiljatelja"/>
        <w:jc w:val="center"/>
        <w:rPr>
          <w:rFonts w:ascii="Arial Narrow" w:hAnsi="Arial Narrow"/>
          <w:sz w:val="20"/>
        </w:rPr>
      </w:pPr>
    </w:p>
    <w:p w14:paraId="2E7E4F7C" w14:textId="2A474653" w:rsidR="00E20F7B" w:rsidRDefault="00E20F7B" w:rsidP="00E20F7B">
      <w:pPr>
        <w:rPr>
          <w:rFonts w:ascii="Arial Narrow" w:hAnsi="Arial Narrow"/>
          <w:szCs w:val="20"/>
        </w:rPr>
      </w:pPr>
      <w:r w:rsidRPr="00416BF3">
        <w:rPr>
          <w:rFonts w:ascii="Arial Narrow" w:hAnsi="Arial Narrow"/>
          <w:szCs w:val="20"/>
        </w:rPr>
        <w:t xml:space="preserve">Kupec bo pogodbeno vrednost plačal prodajalcu na njegov transakcijski račun št. …………................................. pri …………................... v 30 dneh po podpisu </w:t>
      </w:r>
      <w:r w:rsidR="006E2ABA">
        <w:rPr>
          <w:rFonts w:ascii="Arial Narrow" w:hAnsi="Arial Narrow"/>
          <w:szCs w:val="20"/>
        </w:rPr>
        <w:t xml:space="preserve">vseh </w:t>
      </w:r>
      <w:r w:rsidRPr="00416BF3">
        <w:rPr>
          <w:rFonts w:ascii="Arial Narrow" w:hAnsi="Arial Narrow"/>
          <w:szCs w:val="20"/>
        </w:rPr>
        <w:t>prevzemn</w:t>
      </w:r>
      <w:r w:rsidR="006E2ABA">
        <w:rPr>
          <w:rFonts w:ascii="Arial Narrow" w:hAnsi="Arial Narrow"/>
          <w:szCs w:val="20"/>
        </w:rPr>
        <w:t>ih</w:t>
      </w:r>
      <w:r w:rsidRPr="00416BF3">
        <w:rPr>
          <w:rFonts w:ascii="Arial Narrow" w:hAnsi="Arial Narrow"/>
          <w:szCs w:val="20"/>
        </w:rPr>
        <w:t xml:space="preserve"> zapisnik</w:t>
      </w:r>
      <w:r w:rsidR="006E2ABA">
        <w:rPr>
          <w:rFonts w:ascii="Arial Narrow" w:hAnsi="Arial Narrow"/>
          <w:szCs w:val="20"/>
        </w:rPr>
        <w:t>ov za dobavo zobozdravniških stolov</w:t>
      </w:r>
      <w:r w:rsidRPr="00416BF3">
        <w:rPr>
          <w:rFonts w:ascii="Arial Narrow" w:hAnsi="Arial Narrow"/>
          <w:szCs w:val="20"/>
        </w:rPr>
        <w:t>.</w:t>
      </w:r>
    </w:p>
    <w:p w14:paraId="3EBC1F6A" w14:textId="77777777" w:rsidR="00E20F7B" w:rsidRPr="00416BF3" w:rsidRDefault="00E20F7B" w:rsidP="00E20F7B">
      <w:pPr>
        <w:rPr>
          <w:rFonts w:ascii="Arial Narrow" w:hAnsi="Arial Narrow"/>
          <w:szCs w:val="20"/>
        </w:rPr>
      </w:pPr>
    </w:p>
    <w:p w14:paraId="520DF7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primeru zamude plačila se lahko zaračunavajo zakonske zamudne obresti.</w:t>
      </w:r>
    </w:p>
    <w:p w14:paraId="7CD918B6" w14:textId="77777777" w:rsidR="00E20F7B" w:rsidRPr="00416BF3" w:rsidRDefault="00E20F7B" w:rsidP="00E20F7B">
      <w:pPr>
        <w:pStyle w:val="Naslovpoiljatelja"/>
        <w:jc w:val="both"/>
        <w:rPr>
          <w:rFonts w:ascii="Arial Narrow" w:hAnsi="Arial Narrow"/>
          <w:sz w:val="20"/>
        </w:rPr>
      </w:pPr>
    </w:p>
    <w:p w14:paraId="2F95E65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 GARANCIJA</w:t>
      </w:r>
    </w:p>
    <w:p w14:paraId="24B28AEC" w14:textId="77777777" w:rsidR="00E20F7B" w:rsidRPr="00416BF3" w:rsidRDefault="00E20F7B" w:rsidP="00E20F7B">
      <w:pPr>
        <w:pStyle w:val="Naslovpoiljatelja"/>
        <w:jc w:val="both"/>
        <w:rPr>
          <w:rFonts w:ascii="Arial Narrow" w:hAnsi="Arial Narrow"/>
          <w:sz w:val="20"/>
        </w:rPr>
      </w:pPr>
    </w:p>
    <w:p w14:paraId="7088481D"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7436C35" w14:textId="77777777" w:rsidR="00E20F7B" w:rsidRPr="000A2FE0" w:rsidRDefault="00E20F7B" w:rsidP="00E20F7B">
      <w:pPr>
        <w:pStyle w:val="Naslovpoiljatelja"/>
        <w:jc w:val="center"/>
        <w:rPr>
          <w:rFonts w:ascii="Arial Narrow" w:hAnsi="Arial Narrow"/>
          <w:sz w:val="20"/>
        </w:rPr>
      </w:pPr>
    </w:p>
    <w:p w14:paraId="309B07D8" w14:textId="2A66FE2A" w:rsidR="00E20F7B" w:rsidRPr="00416BF3" w:rsidRDefault="00E20F7B" w:rsidP="00E20F7B">
      <w:pPr>
        <w:pStyle w:val="Naslovpoiljatelja"/>
        <w:jc w:val="both"/>
        <w:rPr>
          <w:rFonts w:ascii="Arial Narrow" w:hAnsi="Arial Narrow"/>
          <w:sz w:val="20"/>
        </w:rPr>
      </w:pPr>
      <w:r w:rsidRPr="000A2FE0">
        <w:rPr>
          <w:rFonts w:ascii="Arial Narrow" w:hAnsi="Arial Narrow"/>
          <w:sz w:val="20"/>
        </w:rPr>
        <w:t xml:space="preserve">Garancija dobavljene opreme po tej pogodbi traja za </w:t>
      </w:r>
      <w:r w:rsidR="006E2ABA">
        <w:rPr>
          <w:rFonts w:ascii="Arial Narrow" w:hAnsi="Arial Narrow"/>
          <w:sz w:val="20"/>
        </w:rPr>
        <w:t>zobozdravniški</w:t>
      </w:r>
      <w:r w:rsidRPr="000A2FE0">
        <w:rPr>
          <w:rFonts w:ascii="Arial Narrow" w:hAnsi="Arial Narrow"/>
          <w:sz w:val="20"/>
        </w:rPr>
        <w:t xml:space="preserve"> </w:t>
      </w:r>
      <w:r w:rsidR="006E2ABA">
        <w:rPr>
          <w:rFonts w:ascii="Arial Narrow" w:hAnsi="Arial Narrow"/>
          <w:sz w:val="20"/>
        </w:rPr>
        <w:t>stol</w:t>
      </w:r>
      <w:r w:rsidRPr="000A2FE0">
        <w:rPr>
          <w:rFonts w:ascii="Arial Narrow" w:hAnsi="Arial Narrow"/>
          <w:sz w:val="20"/>
        </w:rPr>
        <w:t xml:space="preserve"> (</w:t>
      </w:r>
      <w:r w:rsidR="006E2ABA">
        <w:rPr>
          <w:rFonts w:ascii="Arial Narrow" w:hAnsi="Arial Narrow"/>
          <w:sz w:val="20"/>
        </w:rPr>
        <w:t>minimalno zahtevana doba je</w:t>
      </w:r>
      <w:r w:rsidRPr="000A2FE0">
        <w:rPr>
          <w:rFonts w:ascii="Arial Narrow" w:hAnsi="Arial Narrow"/>
          <w:sz w:val="20"/>
        </w:rPr>
        <w:t xml:space="preserve"> 24 mesecev</w:t>
      </w:r>
      <w:r w:rsidR="006E2ABA">
        <w:rPr>
          <w:rFonts w:ascii="Arial Narrow" w:hAnsi="Arial Narrow"/>
          <w:sz w:val="20"/>
        </w:rPr>
        <w:t>) je</w:t>
      </w:r>
      <w:r w:rsidRPr="000A2FE0">
        <w:rPr>
          <w:rFonts w:ascii="Arial Narrow" w:hAnsi="Arial Narrow"/>
          <w:sz w:val="20"/>
        </w:rPr>
        <w:t xml:space="preserve"> __________________ mesecev šteto od dne podpisa prevzemnega zapisnika. Če je bil posamezen del opreme v</w:t>
      </w:r>
      <w:r w:rsidRPr="00416BF3">
        <w:rPr>
          <w:rFonts w:ascii="Arial Narrow" w:hAnsi="Arial Narrow"/>
          <w:sz w:val="20"/>
        </w:rPr>
        <w:t xml:space="preserve"> garancijskem roku zamenjan ali bistveno popravljen, začne za ta del opreme teči garancijski rok znova.</w:t>
      </w:r>
    </w:p>
    <w:p w14:paraId="4688B419" w14:textId="77777777" w:rsidR="00E20F7B" w:rsidRPr="00416BF3" w:rsidRDefault="00E20F7B" w:rsidP="00E20F7B">
      <w:pPr>
        <w:pStyle w:val="Naslovpoiljatelja"/>
        <w:jc w:val="both"/>
        <w:rPr>
          <w:rFonts w:ascii="Arial Narrow" w:hAnsi="Arial Narrow"/>
          <w:sz w:val="20"/>
        </w:rPr>
      </w:pPr>
    </w:p>
    <w:p w14:paraId="0571F9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jamči, da je dobavljena oprema kompletna in garantira kupcu ob pravilni uporabi normalno delovanje v skladu s kvalitativnimi normami, navedenimi v tej pogodbi in prilogi.</w:t>
      </w:r>
    </w:p>
    <w:p w14:paraId="0082411A" w14:textId="77777777" w:rsidR="00E20F7B" w:rsidRPr="00416BF3" w:rsidRDefault="00E20F7B" w:rsidP="00E20F7B">
      <w:pPr>
        <w:pStyle w:val="Naslovpoiljatelja"/>
        <w:jc w:val="both"/>
        <w:rPr>
          <w:rFonts w:ascii="Arial Narrow" w:hAnsi="Arial Narrow"/>
          <w:sz w:val="20"/>
        </w:rPr>
      </w:pPr>
    </w:p>
    <w:p w14:paraId="20082AF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času trajanja garancije bo prodajalec vse okvare, ki bodo nastale na opremi, brezplačno odpravil, zamenjal oz. popravil v roku, navedenem v 13. členu te pogodbe.</w:t>
      </w:r>
    </w:p>
    <w:p w14:paraId="7465C34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Vsi transportni in drugi stroški (npr. dnevnice, kilometrine ipd.) v zvezi s popravilom v času garancijskega roka bremenijo prodajalca.</w:t>
      </w:r>
    </w:p>
    <w:p w14:paraId="7F01C6A2" w14:textId="5EF4636F" w:rsidR="00E20F7B" w:rsidRDefault="00E20F7B" w:rsidP="00E20F7B">
      <w:pPr>
        <w:pStyle w:val="Naslovpoiljatelja"/>
        <w:jc w:val="both"/>
        <w:rPr>
          <w:rFonts w:ascii="Arial Narrow" w:hAnsi="Arial Narrow"/>
          <w:sz w:val="20"/>
        </w:rPr>
      </w:pPr>
    </w:p>
    <w:p w14:paraId="6097793B" w14:textId="77777777" w:rsidR="0035335B" w:rsidRPr="00416BF3" w:rsidRDefault="0035335B" w:rsidP="00E20F7B">
      <w:pPr>
        <w:pStyle w:val="Naslovpoiljatelja"/>
        <w:jc w:val="both"/>
        <w:rPr>
          <w:rFonts w:ascii="Arial Narrow" w:hAnsi="Arial Narrow"/>
          <w:sz w:val="20"/>
        </w:rPr>
      </w:pPr>
    </w:p>
    <w:p w14:paraId="022E27D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VIII. SERVISIRANJE IN VZDRŽEVANJE</w:t>
      </w:r>
    </w:p>
    <w:p w14:paraId="3FBC4298" w14:textId="77777777" w:rsidR="00E20F7B" w:rsidRPr="00416BF3" w:rsidRDefault="00E20F7B" w:rsidP="00E20F7B">
      <w:pPr>
        <w:pStyle w:val="Naslovpoiljatelja"/>
        <w:jc w:val="both"/>
        <w:rPr>
          <w:rFonts w:ascii="Arial Narrow" w:hAnsi="Arial Narrow"/>
          <w:sz w:val="20"/>
        </w:rPr>
      </w:pPr>
    </w:p>
    <w:p w14:paraId="34539DF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06E09216" w14:textId="77777777" w:rsidR="00E20F7B" w:rsidRPr="00416BF3" w:rsidRDefault="00E20F7B" w:rsidP="00E20F7B">
      <w:pPr>
        <w:pStyle w:val="Naslovpoiljatelja"/>
        <w:jc w:val="both"/>
        <w:rPr>
          <w:rFonts w:ascii="Arial Narrow" w:hAnsi="Arial Narrow"/>
          <w:sz w:val="20"/>
        </w:rPr>
      </w:pPr>
    </w:p>
    <w:p w14:paraId="7050F8A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zagotavlja za prodano opremo pooblaščen servis, ki ga bo izvajal ........................................................... (naziv podjetja, ki bo izvajalo servisne storitve).</w:t>
      </w:r>
    </w:p>
    <w:p w14:paraId="6D612F3B" w14:textId="77777777" w:rsidR="00E20F7B" w:rsidRPr="00416BF3" w:rsidRDefault="00E20F7B" w:rsidP="00E20F7B">
      <w:pPr>
        <w:rPr>
          <w:rFonts w:ascii="Arial Narrow" w:hAnsi="Arial Narrow"/>
          <w:snapToGrid w:val="0"/>
          <w:szCs w:val="20"/>
        </w:rPr>
      </w:pPr>
    </w:p>
    <w:p w14:paraId="445DECBC" w14:textId="77777777" w:rsidR="00E20F7B" w:rsidRPr="00416BF3" w:rsidRDefault="00E20F7B" w:rsidP="00E20F7B">
      <w:pPr>
        <w:rPr>
          <w:rFonts w:ascii="Arial Narrow" w:hAnsi="Arial Narrow"/>
          <w:snapToGrid w:val="0"/>
          <w:szCs w:val="20"/>
        </w:rPr>
      </w:pPr>
      <w:r w:rsidRPr="00416BF3">
        <w:rPr>
          <w:rFonts w:ascii="Arial Narrow" w:hAnsi="Arial Narrow"/>
          <w:snapToGrid w:val="0"/>
          <w:szCs w:val="20"/>
        </w:rPr>
        <w:t>Prodajalec v času garancije jamči brezplačen preventivni in korektivni servis po pozivu, ki obsega kontrolo delovanja, čiščenje ter morebitne manjše posege.</w:t>
      </w:r>
    </w:p>
    <w:p w14:paraId="624FBD57" w14:textId="77777777" w:rsidR="00E20F7B" w:rsidRPr="00416BF3" w:rsidRDefault="00E20F7B" w:rsidP="00E20F7B">
      <w:pPr>
        <w:rPr>
          <w:rFonts w:ascii="Arial Narrow" w:hAnsi="Arial Narrow"/>
          <w:snapToGrid w:val="0"/>
          <w:szCs w:val="20"/>
        </w:rPr>
      </w:pPr>
    </w:p>
    <w:p w14:paraId="281F92AA" w14:textId="4C315FC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odzivni čas največ 2 uri od obvestila. </w:t>
      </w:r>
    </w:p>
    <w:p w14:paraId="5E4A585A" w14:textId="77777777" w:rsidR="00E20F7B" w:rsidRPr="00416BF3" w:rsidRDefault="00E20F7B" w:rsidP="00E20F7B">
      <w:pPr>
        <w:pStyle w:val="Naslovpoiljatelja"/>
        <w:jc w:val="both"/>
        <w:rPr>
          <w:rFonts w:ascii="Arial Narrow" w:hAnsi="Arial Narrow"/>
          <w:sz w:val="20"/>
        </w:rPr>
      </w:pPr>
    </w:p>
    <w:p w14:paraId="652C514E" w14:textId="1A3161F6" w:rsidR="00E20F7B" w:rsidRDefault="00E20F7B" w:rsidP="00E20F7B">
      <w:pPr>
        <w:pStyle w:val="Naslovpoiljatelja"/>
        <w:jc w:val="both"/>
        <w:rPr>
          <w:rFonts w:ascii="Arial Narrow" w:hAnsi="Arial Narrow"/>
          <w:sz w:val="20"/>
        </w:rPr>
      </w:pPr>
      <w:r w:rsidRPr="00416BF3">
        <w:rPr>
          <w:rFonts w:ascii="Arial Narrow" w:hAnsi="Arial Narrow"/>
          <w:sz w:val="20"/>
        </w:rPr>
        <w:t>Okvara bo odpravljena v največ 48 urah od obvestila, če je za popravilo potrebna dobava rezervnega dela iz tujine pa v 5</w:t>
      </w:r>
      <w:r w:rsidR="008F1E44">
        <w:rPr>
          <w:rFonts w:ascii="Arial Narrow" w:hAnsi="Arial Narrow"/>
          <w:sz w:val="20"/>
        </w:rPr>
        <w:t xml:space="preserve"> koledarskih</w:t>
      </w:r>
      <w:r w:rsidRPr="00416BF3">
        <w:rPr>
          <w:rFonts w:ascii="Arial Narrow" w:hAnsi="Arial Narrow"/>
          <w:sz w:val="20"/>
        </w:rPr>
        <w:t xml:space="preserve"> dneh od prijave napake. Prodajalec se zaveže, da bo v primeru, če se bo enaka napaka na </w:t>
      </w:r>
      <w:r w:rsidR="00A95903">
        <w:rPr>
          <w:rFonts w:ascii="Arial Narrow" w:hAnsi="Arial Narrow"/>
          <w:sz w:val="20"/>
        </w:rPr>
        <w:t>istem delu novega</w:t>
      </w:r>
      <w:r w:rsidR="006E2ABA">
        <w:rPr>
          <w:rFonts w:ascii="Arial Narrow" w:hAnsi="Arial Narrow"/>
          <w:sz w:val="20"/>
        </w:rPr>
        <w:t xml:space="preserve"> zobozdravniške</w:t>
      </w:r>
      <w:r w:rsidR="00A95903">
        <w:rPr>
          <w:rFonts w:ascii="Arial Narrow" w:hAnsi="Arial Narrow"/>
          <w:sz w:val="20"/>
        </w:rPr>
        <w:t>ga</w:t>
      </w:r>
      <w:r w:rsidR="006E2ABA">
        <w:rPr>
          <w:rFonts w:ascii="Arial Narrow" w:hAnsi="Arial Narrow"/>
          <w:sz w:val="20"/>
        </w:rPr>
        <w:t xml:space="preserve"> stol</w:t>
      </w:r>
      <w:r w:rsidR="00A95903">
        <w:rPr>
          <w:rFonts w:ascii="Arial Narrow" w:hAnsi="Arial Narrow"/>
          <w:sz w:val="20"/>
        </w:rPr>
        <w:t>a</w:t>
      </w:r>
      <w:r w:rsidRPr="00416BF3">
        <w:rPr>
          <w:rFonts w:ascii="Arial Narrow" w:hAnsi="Arial Narrow"/>
          <w:sz w:val="20"/>
        </w:rPr>
        <w:t xml:space="preserve"> ponovila najmanj </w:t>
      </w:r>
      <w:r w:rsidR="00A95903">
        <w:rPr>
          <w:rFonts w:ascii="Arial Narrow" w:hAnsi="Arial Narrow"/>
          <w:sz w:val="20"/>
        </w:rPr>
        <w:t>dvakrat</w:t>
      </w:r>
      <w:r w:rsidRPr="00416BF3">
        <w:rPr>
          <w:rFonts w:ascii="Arial Narrow" w:hAnsi="Arial Narrow"/>
          <w:sz w:val="20"/>
        </w:rPr>
        <w:t xml:space="preserve">, </w:t>
      </w:r>
      <w:r w:rsidR="00A95903">
        <w:rPr>
          <w:rFonts w:ascii="Arial Narrow" w:hAnsi="Arial Narrow"/>
          <w:sz w:val="20"/>
        </w:rPr>
        <w:t xml:space="preserve">v obdobju šestih mesecev, </w:t>
      </w:r>
      <w:r w:rsidRPr="00416BF3">
        <w:rPr>
          <w:rFonts w:ascii="Arial Narrow" w:hAnsi="Arial Narrow"/>
          <w:sz w:val="20"/>
        </w:rPr>
        <w:t xml:space="preserve">tak </w:t>
      </w:r>
      <w:r w:rsidR="006E2ABA">
        <w:rPr>
          <w:rFonts w:ascii="Arial Narrow" w:hAnsi="Arial Narrow"/>
          <w:sz w:val="20"/>
        </w:rPr>
        <w:t>zobozdravniški stol</w:t>
      </w:r>
      <w:r w:rsidRPr="00416BF3">
        <w:rPr>
          <w:rFonts w:ascii="Arial Narrow" w:hAnsi="Arial Narrow"/>
          <w:sz w:val="20"/>
        </w:rPr>
        <w:t xml:space="preserve"> zamenjal za enakovred</w:t>
      </w:r>
      <w:r w:rsidR="006E2ABA">
        <w:rPr>
          <w:rFonts w:ascii="Arial Narrow" w:hAnsi="Arial Narrow"/>
          <w:sz w:val="20"/>
        </w:rPr>
        <w:t>en</w:t>
      </w:r>
      <w:r w:rsidR="00A95903">
        <w:rPr>
          <w:rFonts w:ascii="Arial Narrow" w:hAnsi="Arial Narrow"/>
          <w:sz w:val="20"/>
        </w:rPr>
        <w:t>,</w:t>
      </w:r>
      <w:r w:rsidRPr="00416BF3">
        <w:rPr>
          <w:rFonts w:ascii="Arial Narrow" w:hAnsi="Arial Narrow"/>
          <w:sz w:val="20"/>
        </w:rPr>
        <w:t xml:space="preserve"> nov </w:t>
      </w:r>
      <w:r w:rsidR="006E2ABA">
        <w:rPr>
          <w:rFonts w:ascii="Arial Narrow" w:hAnsi="Arial Narrow"/>
          <w:sz w:val="20"/>
        </w:rPr>
        <w:t>zobozdravniški stol</w:t>
      </w:r>
      <w:r w:rsidRPr="00416BF3">
        <w:rPr>
          <w:rFonts w:ascii="Arial Narrow" w:hAnsi="Arial Narrow"/>
          <w:sz w:val="20"/>
        </w:rPr>
        <w:t>.</w:t>
      </w:r>
      <w:r w:rsidR="00A95903">
        <w:rPr>
          <w:rFonts w:ascii="Arial Narrow" w:hAnsi="Arial Narrow"/>
          <w:sz w:val="20"/>
        </w:rPr>
        <w:t xml:space="preserve"> </w:t>
      </w:r>
    </w:p>
    <w:p w14:paraId="7387DB54" w14:textId="3DF611DD" w:rsidR="0035335B" w:rsidRDefault="0035335B" w:rsidP="00E20F7B">
      <w:pPr>
        <w:pStyle w:val="Naslovpoiljatelja"/>
        <w:jc w:val="both"/>
        <w:rPr>
          <w:rFonts w:ascii="Arial Narrow" w:hAnsi="Arial Narrow"/>
          <w:sz w:val="20"/>
        </w:rPr>
      </w:pPr>
    </w:p>
    <w:p w14:paraId="241817F0" w14:textId="6ABD89CB" w:rsidR="0035335B" w:rsidRDefault="0035335B" w:rsidP="00E20F7B">
      <w:pPr>
        <w:pStyle w:val="Naslovpoiljatelja"/>
        <w:jc w:val="both"/>
        <w:rPr>
          <w:rFonts w:ascii="Arial Narrow" w:hAnsi="Arial Narrow"/>
          <w:sz w:val="20"/>
        </w:rPr>
      </w:pPr>
      <w:r>
        <w:rPr>
          <w:rFonts w:ascii="Arial Narrow" w:hAnsi="Arial Narrow"/>
          <w:sz w:val="20"/>
        </w:rPr>
        <w:t>Dobavitelj na vsako popravilo in servis, v celotni življenjski dobi zobozdravniškega stola zagotavlja 6-mesečno garancijo.</w:t>
      </w:r>
    </w:p>
    <w:p w14:paraId="70380AA7" w14:textId="2E12B975" w:rsidR="00E20F7B" w:rsidRDefault="00E20F7B" w:rsidP="00E20F7B">
      <w:pPr>
        <w:pStyle w:val="Naslovpoiljatelja"/>
        <w:jc w:val="both"/>
        <w:rPr>
          <w:rFonts w:ascii="Arial Narrow" w:hAnsi="Arial Narrow"/>
          <w:sz w:val="20"/>
        </w:rPr>
      </w:pPr>
    </w:p>
    <w:p w14:paraId="1F617BFF" w14:textId="77777777" w:rsidR="0035335B" w:rsidRPr="00416BF3" w:rsidRDefault="0035335B" w:rsidP="00E20F7B">
      <w:pPr>
        <w:pStyle w:val="Naslovpoiljatelja"/>
        <w:jc w:val="both"/>
        <w:rPr>
          <w:rFonts w:ascii="Arial Narrow" w:hAnsi="Arial Narrow"/>
          <w:sz w:val="20"/>
        </w:rPr>
      </w:pPr>
    </w:p>
    <w:p w14:paraId="30FDA965"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IX. REZERVNI DELI </w:t>
      </w:r>
    </w:p>
    <w:p w14:paraId="0E5863EE" w14:textId="77777777" w:rsidR="00E20F7B" w:rsidRPr="00FE10D4" w:rsidRDefault="00E20F7B" w:rsidP="007619CB">
      <w:pPr>
        <w:pStyle w:val="Naslov1"/>
        <w:numPr>
          <w:ilvl w:val="0"/>
          <w:numId w:val="20"/>
        </w:numPr>
        <w:jc w:val="center"/>
        <w:rPr>
          <w:b w:val="0"/>
          <w:sz w:val="20"/>
        </w:rPr>
      </w:pPr>
      <w:r w:rsidRPr="00416BF3">
        <w:rPr>
          <w:b w:val="0"/>
          <w:caps w:val="0"/>
          <w:sz w:val="20"/>
        </w:rPr>
        <w:t>člen</w:t>
      </w:r>
    </w:p>
    <w:p w14:paraId="6FFE6BF0" w14:textId="072E57A2"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bo zagotavljal dobavo rezervnih delov še najmanj </w:t>
      </w:r>
      <w:r w:rsidR="006E2ABA">
        <w:rPr>
          <w:rFonts w:ascii="Arial Narrow" w:hAnsi="Arial Narrow"/>
          <w:sz w:val="20"/>
        </w:rPr>
        <w:t>10</w:t>
      </w:r>
      <w:r w:rsidRPr="00416BF3">
        <w:rPr>
          <w:rFonts w:ascii="Arial Narrow" w:hAnsi="Arial Narrow"/>
          <w:sz w:val="20"/>
        </w:rPr>
        <w:t xml:space="preserve"> let po dobavi </w:t>
      </w:r>
      <w:r w:rsidR="006E2ABA">
        <w:rPr>
          <w:rFonts w:ascii="Arial Narrow" w:hAnsi="Arial Narrow"/>
          <w:sz w:val="20"/>
        </w:rPr>
        <w:t>zobozdravniških stolov</w:t>
      </w:r>
      <w:r w:rsidRPr="00416BF3">
        <w:rPr>
          <w:rFonts w:ascii="Arial Narrow" w:hAnsi="Arial Narrow"/>
          <w:sz w:val="20"/>
        </w:rPr>
        <w:t>.</w:t>
      </w:r>
    </w:p>
    <w:p w14:paraId="0E7FC529" w14:textId="77777777" w:rsidR="00E20F7B" w:rsidRPr="00416BF3" w:rsidRDefault="00E20F7B" w:rsidP="00E20F7B">
      <w:pPr>
        <w:pStyle w:val="Naslovpoiljatelja"/>
        <w:jc w:val="both"/>
        <w:rPr>
          <w:rFonts w:ascii="Arial Narrow" w:hAnsi="Arial Narrow"/>
          <w:sz w:val="20"/>
        </w:rPr>
      </w:pPr>
    </w:p>
    <w:p w14:paraId="56BB69D2" w14:textId="12F28E1F"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Prodajalec je dolžan dopustiti in omogočiti kupcu in uporabniku učinkovit nadzor nad kvaliteto dobavljenih rezervnih delov in opravljenih storitev.</w:t>
      </w:r>
    </w:p>
    <w:p w14:paraId="7E43001E" w14:textId="6B687C53" w:rsidR="008F1E44" w:rsidRDefault="008F1E44" w:rsidP="00E20F7B">
      <w:pPr>
        <w:pStyle w:val="Naslovpoiljatelja"/>
        <w:jc w:val="both"/>
        <w:rPr>
          <w:rFonts w:ascii="Arial Narrow" w:hAnsi="Arial Narrow"/>
          <w:sz w:val="20"/>
        </w:rPr>
      </w:pPr>
    </w:p>
    <w:p w14:paraId="6ED77268" w14:textId="77777777" w:rsidR="00E20F7B" w:rsidRPr="00416BF3" w:rsidRDefault="00E20F7B" w:rsidP="00E20F7B">
      <w:pPr>
        <w:pStyle w:val="Naslovpoiljatelja"/>
        <w:jc w:val="both"/>
        <w:rPr>
          <w:rFonts w:ascii="Arial Narrow" w:hAnsi="Arial Narrow"/>
          <w:sz w:val="20"/>
        </w:rPr>
      </w:pPr>
    </w:p>
    <w:p w14:paraId="5A4CE6C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X. </w:t>
      </w:r>
      <w:r>
        <w:rPr>
          <w:rFonts w:ascii="Arial Narrow" w:hAnsi="Arial Narrow"/>
          <w:sz w:val="20"/>
        </w:rPr>
        <w:t xml:space="preserve">ODGOVORNOST IN </w:t>
      </w:r>
      <w:r w:rsidRPr="00416BF3">
        <w:rPr>
          <w:rFonts w:ascii="Arial Narrow" w:hAnsi="Arial Narrow"/>
          <w:sz w:val="20"/>
        </w:rPr>
        <w:t>OBVEZNOST PRODAJALCA</w:t>
      </w:r>
    </w:p>
    <w:p w14:paraId="533F63BF"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41E27A57" w14:textId="77777777" w:rsidR="00E20F7B" w:rsidRDefault="00E20F7B" w:rsidP="00E20F7B">
      <w:pPr>
        <w:pStyle w:val="Naslovpoiljatelja"/>
        <w:jc w:val="both"/>
        <w:rPr>
          <w:rFonts w:ascii="Arial Narrow" w:hAnsi="Arial Narrow"/>
          <w:sz w:val="20"/>
        </w:rPr>
      </w:pPr>
      <w:r>
        <w:rPr>
          <w:rFonts w:ascii="Arial Narrow" w:hAnsi="Arial Narrow"/>
          <w:sz w:val="20"/>
        </w:rPr>
        <w:t>Prodajalec je kupcu odškodninsko odgovoren za škodo, ki jo povzroči med izvrševanjem pogodbenih obveznosti, za vso škodo, ki bi nastala kupcu zaradi napak, nedelovanja ali nepravilnega delovanja opreme, ki je predmet pogodbe, v skladu s splošnimi načeli odškodninske odgovornosti.</w:t>
      </w:r>
    </w:p>
    <w:p w14:paraId="287C4149" w14:textId="77777777" w:rsidR="00E20F7B" w:rsidRDefault="00E20F7B" w:rsidP="00E20F7B">
      <w:pPr>
        <w:pStyle w:val="Naslovpoiljatelja"/>
        <w:jc w:val="both"/>
        <w:rPr>
          <w:rFonts w:ascii="Arial Narrow" w:hAnsi="Arial Narrow"/>
          <w:sz w:val="20"/>
        </w:rPr>
      </w:pPr>
    </w:p>
    <w:p w14:paraId="41E153A7" w14:textId="77777777" w:rsidR="00E20F7B" w:rsidRDefault="00E20F7B" w:rsidP="00E20F7B">
      <w:pPr>
        <w:pStyle w:val="Naslovpoiljatelja"/>
        <w:jc w:val="both"/>
        <w:rPr>
          <w:rFonts w:ascii="Arial Narrow" w:hAnsi="Arial Narrow"/>
          <w:sz w:val="20"/>
        </w:rPr>
      </w:pPr>
      <w:r>
        <w:rPr>
          <w:rFonts w:ascii="Arial Narrow" w:hAnsi="Arial Narrow"/>
          <w:sz w:val="20"/>
        </w:rPr>
        <w:t>Prodajalec odgovarja tudi za vso škodo, ki bi kupcu nastala zaradi njegovega nekvalitetno ali malomarno opravljenega ali zaradi neopravljenega dela, ki ga je dobavitelj dolžan opraviti po tej pogodbi.</w:t>
      </w:r>
    </w:p>
    <w:p w14:paraId="7C53081A" w14:textId="77777777" w:rsidR="00E20F7B" w:rsidRDefault="00E20F7B" w:rsidP="00E20F7B">
      <w:pPr>
        <w:pStyle w:val="Naslovpoiljatelja"/>
        <w:jc w:val="both"/>
        <w:rPr>
          <w:rFonts w:ascii="Arial Narrow" w:hAnsi="Arial Narrow"/>
          <w:sz w:val="20"/>
        </w:rPr>
      </w:pPr>
    </w:p>
    <w:p w14:paraId="186AD6DE" w14:textId="77777777" w:rsidR="00E20F7B" w:rsidRDefault="00E20F7B" w:rsidP="00E20F7B">
      <w:pPr>
        <w:pStyle w:val="Naslovpoiljatelja"/>
        <w:jc w:val="both"/>
        <w:rPr>
          <w:rFonts w:ascii="Arial Narrow" w:hAnsi="Arial Narrow"/>
          <w:sz w:val="20"/>
        </w:rPr>
      </w:pPr>
      <w:r>
        <w:rPr>
          <w:rFonts w:ascii="Arial Narrow" w:hAnsi="Arial Narrow"/>
          <w:sz w:val="20"/>
        </w:rPr>
        <w:t>Kupec je v primeru neizpolnjevanja obveznosti dobavitelja ali druge odgovornosti (vključno s kršitvami, malomarnostjo, neodzivnostjo, napačnim prikazovanjem ali kakršnimkoli drugim pogodbenim oziroma odškodninskim zahtevkom), upravičen do povračila škode (odškodnine) s strani prodajalca. Prodajalec kupcu odškodninsko odgovarja za vse zahtevke, ki izhajajo iz predmeta pogodbe ali so povezani s predmetom pogodbe oziroma kakorkoli drugače izhajajo iz te pogodbe, največ do višine celotne pogodbene vrednosti iz 1. člena te pogodbe.</w:t>
      </w:r>
    </w:p>
    <w:p w14:paraId="55C1BB38" w14:textId="77777777" w:rsidR="00E20F7B" w:rsidRDefault="00E20F7B" w:rsidP="00E20F7B">
      <w:pPr>
        <w:pStyle w:val="Naslovpoiljatelja"/>
        <w:jc w:val="both"/>
        <w:rPr>
          <w:rFonts w:ascii="Arial Narrow" w:hAnsi="Arial Narrow"/>
          <w:sz w:val="20"/>
        </w:rPr>
      </w:pPr>
    </w:p>
    <w:p w14:paraId="0438328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se obvezuje:</w:t>
      </w:r>
    </w:p>
    <w:p w14:paraId="7AF64C90"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dobaviti opremo, ki je predmet pogodbe, v kvaliteti, roku in mestu dostave, ki so dogovorjeni, opremljeno z navodili v slovenskem jeziku,</w:t>
      </w:r>
    </w:p>
    <w:p w14:paraId="55E41803"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nemudoma obvestiti kupca o nastanku objektivnih vzrokov, ki bi preprečevali izpolnitev dogovorjenih obveznosti,</w:t>
      </w:r>
    </w:p>
    <w:p w14:paraId="2A7A13EB" w14:textId="77777777" w:rsidR="00E20F7B" w:rsidRPr="00416BF3" w:rsidRDefault="00E20F7B" w:rsidP="007619CB">
      <w:pPr>
        <w:numPr>
          <w:ilvl w:val="0"/>
          <w:numId w:val="21"/>
        </w:numPr>
        <w:spacing w:line="240" w:lineRule="auto"/>
        <w:rPr>
          <w:rFonts w:ascii="Arial Narrow" w:hAnsi="Arial Narrow"/>
          <w:szCs w:val="20"/>
        </w:rPr>
      </w:pPr>
      <w:r w:rsidRPr="00416BF3">
        <w:rPr>
          <w:rFonts w:ascii="Arial Narrow" w:hAnsi="Arial Narrow"/>
          <w:szCs w:val="20"/>
        </w:rPr>
        <w:t>zagotoviti osnovno izobraževanje in usposabljanje uporabnikov opreme ob montaži in v času poskusnega obratovanja.</w:t>
      </w:r>
    </w:p>
    <w:p w14:paraId="285AD645"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3FDADBE0" w14:textId="77777777" w:rsidR="00E20F7B" w:rsidRPr="00416BF3" w:rsidRDefault="00E20F7B" w:rsidP="00E20F7B">
      <w:pPr>
        <w:pStyle w:val="Naslovpoiljatelja"/>
        <w:jc w:val="center"/>
        <w:rPr>
          <w:rFonts w:ascii="Arial Narrow" w:hAnsi="Arial Narrow"/>
          <w:sz w:val="20"/>
        </w:rPr>
      </w:pPr>
    </w:p>
    <w:p w14:paraId="4A31ECC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izpolnitev obveznosti brez soglasja kupca ne sme prenesti na koga drugega oz. dati v izvedbo drugim izvajalcem. Prav tako ni možen prenos terjatev iz naslova sklenjene pogodbe brez privolitve kupca.</w:t>
      </w:r>
    </w:p>
    <w:p w14:paraId="785658CC" w14:textId="79DEABD7" w:rsidR="00E20F7B" w:rsidRDefault="00E20F7B" w:rsidP="00E20F7B">
      <w:pPr>
        <w:pStyle w:val="Naslovpoiljatelja"/>
        <w:jc w:val="both"/>
        <w:rPr>
          <w:rFonts w:ascii="Arial Narrow" w:hAnsi="Arial Narrow"/>
          <w:sz w:val="20"/>
        </w:rPr>
      </w:pPr>
    </w:p>
    <w:p w14:paraId="6E735EDF" w14:textId="77777777" w:rsidR="0035335B" w:rsidRPr="00416BF3" w:rsidRDefault="0035335B" w:rsidP="00E20F7B">
      <w:pPr>
        <w:pStyle w:val="Naslovpoiljatelja"/>
        <w:jc w:val="both"/>
        <w:rPr>
          <w:rFonts w:ascii="Arial Narrow" w:hAnsi="Arial Narrow"/>
          <w:sz w:val="20"/>
        </w:rPr>
      </w:pPr>
    </w:p>
    <w:p w14:paraId="239992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 OBVEZNOSTI KUPCA</w:t>
      </w:r>
    </w:p>
    <w:p w14:paraId="559B02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6BCDF4B" w14:textId="77777777" w:rsidR="00E20F7B" w:rsidRPr="00416BF3" w:rsidRDefault="00E20F7B" w:rsidP="00E20F7B">
      <w:pPr>
        <w:pStyle w:val="Naslovpoiljatelja"/>
        <w:jc w:val="both"/>
        <w:rPr>
          <w:rFonts w:ascii="Arial Narrow" w:hAnsi="Arial Narrow"/>
          <w:sz w:val="20"/>
        </w:rPr>
      </w:pPr>
    </w:p>
    <w:p w14:paraId="06CF097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se obvezuje:</w:t>
      </w:r>
    </w:p>
    <w:p w14:paraId="4FAA6C60"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zagotoviti primeren prostor in vso potrebno infrastrukturo za namestitev opreme,</w:t>
      </w:r>
    </w:p>
    <w:p w14:paraId="580C726B"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prevzeti opremo, ki je predmet te pogodbe,</w:t>
      </w:r>
    </w:p>
    <w:p w14:paraId="708E6103"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nemudoma obvestiti prodajalca o nastanku objektivnih vzrokov, ki bi preprečevali izpolnitev dogovorjenih obveznosti,</w:t>
      </w:r>
    </w:p>
    <w:p w14:paraId="212CB0BE"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poravnati svojo finančno obveznost do prodajalca.</w:t>
      </w:r>
    </w:p>
    <w:p w14:paraId="4A853E37" w14:textId="5BB33730" w:rsidR="00E20F7B" w:rsidRDefault="00E20F7B" w:rsidP="00E20F7B">
      <w:pPr>
        <w:pStyle w:val="Naslovpoiljatelja"/>
        <w:jc w:val="both"/>
        <w:rPr>
          <w:rFonts w:ascii="Arial Narrow" w:hAnsi="Arial Narrow"/>
          <w:sz w:val="20"/>
        </w:rPr>
      </w:pPr>
    </w:p>
    <w:p w14:paraId="05591AA9" w14:textId="77777777" w:rsidR="006C3971" w:rsidRPr="00416BF3" w:rsidRDefault="006C3971" w:rsidP="00E20F7B">
      <w:pPr>
        <w:pStyle w:val="Naslovpoiljatelja"/>
        <w:jc w:val="both"/>
        <w:rPr>
          <w:rFonts w:ascii="Arial Narrow" w:hAnsi="Arial Narrow"/>
          <w:sz w:val="20"/>
        </w:rPr>
      </w:pPr>
    </w:p>
    <w:p w14:paraId="74B0B1F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XII. FINANČNA ZAVAROVANJA</w:t>
      </w:r>
    </w:p>
    <w:p w14:paraId="39A8902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2AFC56C" w14:textId="77777777" w:rsidR="00E20F7B" w:rsidRPr="00416BF3" w:rsidRDefault="00E20F7B" w:rsidP="00E20F7B">
      <w:pPr>
        <w:pStyle w:val="Naslovpoiljatelja"/>
        <w:jc w:val="both"/>
        <w:rPr>
          <w:rFonts w:ascii="Arial Narrow" w:hAnsi="Arial Narrow"/>
          <w:sz w:val="20"/>
        </w:rPr>
      </w:pPr>
    </w:p>
    <w:p w14:paraId="7C35871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mora kupcu ob podpisu pogodbe izročiti </w:t>
      </w:r>
      <w:r>
        <w:rPr>
          <w:rFonts w:ascii="Arial Narrow" w:hAnsi="Arial Narrow"/>
          <w:sz w:val="20"/>
        </w:rPr>
        <w:t>finančno zavarovanje</w:t>
      </w:r>
      <w:r w:rsidRPr="00416BF3">
        <w:rPr>
          <w:rFonts w:ascii="Arial Narrow" w:hAnsi="Arial Narrow"/>
          <w:sz w:val="20"/>
        </w:rPr>
        <w:t xml:space="preserve"> za dobro izvedbo </w:t>
      </w:r>
      <w:r>
        <w:rPr>
          <w:rFonts w:ascii="Arial Narrow" w:hAnsi="Arial Narrow"/>
          <w:sz w:val="20"/>
        </w:rPr>
        <w:t>pogodbenih obveznosti v višini 10</w:t>
      </w:r>
      <w:r w:rsidRPr="00416BF3">
        <w:rPr>
          <w:rFonts w:ascii="Arial Narrow" w:hAnsi="Arial Narrow"/>
          <w:sz w:val="20"/>
        </w:rPr>
        <w:t>% od pogodbene vrednosti, s trajanjem garancije 10 dni po preteku roka za dobavo in montažo.</w:t>
      </w:r>
    </w:p>
    <w:p w14:paraId="2C8D5D4C" w14:textId="77777777" w:rsidR="00E20F7B" w:rsidRPr="00416BF3" w:rsidRDefault="00E20F7B" w:rsidP="00E20F7B">
      <w:pPr>
        <w:pStyle w:val="Naslovpoiljatelja"/>
        <w:jc w:val="both"/>
        <w:rPr>
          <w:rFonts w:ascii="Arial Narrow" w:hAnsi="Arial Narrow"/>
          <w:sz w:val="20"/>
        </w:rPr>
      </w:pPr>
    </w:p>
    <w:p w14:paraId="4640E68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lahko garancijo unovči:</w:t>
      </w:r>
    </w:p>
    <w:p w14:paraId="42D8B28B"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dobavljena oprema ni skladna s specifikacijo,</w:t>
      </w:r>
    </w:p>
    <w:p w14:paraId="0E464EBF"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napak opreme,</w:t>
      </w:r>
    </w:p>
    <w:p w14:paraId="3A47BD78"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prodajalčeve zamude z dobavo za več kot 30 dni.</w:t>
      </w:r>
    </w:p>
    <w:p w14:paraId="6D3C7464" w14:textId="77777777" w:rsidR="00E20F7B" w:rsidRPr="00416BF3" w:rsidRDefault="00E20F7B" w:rsidP="00E20F7B">
      <w:pPr>
        <w:rPr>
          <w:rFonts w:ascii="Arial Narrow" w:hAnsi="Arial Narrow"/>
          <w:szCs w:val="20"/>
        </w:rPr>
      </w:pPr>
    </w:p>
    <w:p w14:paraId="434A0B53" w14:textId="5B0B964F"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Kupec lahko bančno garancijo uveljavi brez predhodnega opomina, mora pa prodajalca o tem, da jo je uveljavil, obvestiti pisno najkasneje 3 dni po dnevu, ko jo je predložil v izplačilo.</w:t>
      </w:r>
    </w:p>
    <w:p w14:paraId="0AA157AE" w14:textId="77777777" w:rsidR="00E20F7B" w:rsidRPr="00416BF3" w:rsidRDefault="00E20F7B" w:rsidP="00E20F7B">
      <w:pPr>
        <w:ind w:right="-1"/>
        <w:rPr>
          <w:rFonts w:ascii="Arial Narrow" w:hAnsi="Arial Narrow"/>
          <w:szCs w:val="20"/>
        </w:rPr>
      </w:pPr>
    </w:p>
    <w:p w14:paraId="6AAD7098" w14:textId="77777777" w:rsidR="00E20F7B" w:rsidRPr="00416BF3" w:rsidRDefault="00E20F7B" w:rsidP="007619CB">
      <w:pPr>
        <w:pStyle w:val="Naslovpoiljatelja"/>
        <w:numPr>
          <w:ilvl w:val="0"/>
          <w:numId w:val="20"/>
        </w:numPr>
        <w:ind w:right="-1"/>
        <w:jc w:val="center"/>
        <w:rPr>
          <w:rFonts w:ascii="Arial Narrow" w:hAnsi="Arial Narrow"/>
          <w:sz w:val="20"/>
        </w:rPr>
      </w:pPr>
      <w:r w:rsidRPr="00416BF3">
        <w:rPr>
          <w:rFonts w:ascii="Arial Narrow" w:hAnsi="Arial Narrow"/>
          <w:sz w:val="20"/>
        </w:rPr>
        <w:lastRenderedPageBreak/>
        <w:t xml:space="preserve"> člen</w:t>
      </w:r>
    </w:p>
    <w:p w14:paraId="1AC574E0" w14:textId="77777777" w:rsidR="00E20F7B" w:rsidRPr="00416BF3" w:rsidRDefault="00E20F7B" w:rsidP="00E20F7B">
      <w:pPr>
        <w:ind w:right="-1"/>
        <w:jc w:val="center"/>
        <w:rPr>
          <w:rFonts w:ascii="Arial Narrow" w:hAnsi="Arial Narrow"/>
          <w:szCs w:val="20"/>
        </w:rPr>
      </w:pPr>
    </w:p>
    <w:p w14:paraId="2421804E" w14:textId="77777777"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Prodajalec mora ob dobavi opreme kupcu izročiti </w:t>
      </w:r>
      <w:r>
        <w:rPr>
          <w:rFonts w:ascii="Arial Narrow" w:hAnsi="Arial Narrow"/>
          <w:sz w:val="20"/>
          <w:szCs w:val="20"/>
        </w:rPr>
        <w:t>finančno zavarovanje</w:t>
      </w:r>
      <w:r w:rsidRPr="00416BF3">
        <w:rPr>
          <w:rFonts w:ascii="Arial Narrow" w:hAnsi="Arial Narrow"/>
          <w:sz w:val="20"/>
          <w:szCs w:val="20"/>
        </w:rPr>
        <w:t xml:space="preserve"> za odpravo napa</w:t>
      </w:r>
      <w:r>
        <w:rPr>
          <w:rFonts w:ascii="Arial Narrow" w:hAnsi="Arial Narrow"/>
          <w:sz w:val="20"/>
          <w:szCs w:val="20"/>
        </w:rPr>
        <w:t>k v garancijskem roku v višini 5</w:t>
      </w:r>
      <w:r w:rsidRPr="00416BF3">
        <w:rPr>
          <w:rFonts w:ascii="Arial Narrow" w:hAnsi="Arial Narrow"/>
          <w:sz w:val="20"/>
          <w:szCs w:val="20"/>
        </w:rPr>
        <w:t>% od pogodbene vrednosti, s trajanjem še 1 dan po preteku garancijske dobe.</w:t>
      </w:r>
    </w:p>
    <w:p w14:paraId="2F3649D1" w14:textId="77777777" w:rsidR="00E20F7B" w:rsidRPr="00416BF3" w:rsidRDefault="00E20F7B" w:rsidP="00E20F7B">
      <w:pPr>
        <w:rPr>
          <w:rFonts w:ascii="Arial Narrow" w:hAnsi="Arial Narrow"/>
          <w:szCs w:val="20"/>
        </w:rPr>
      </w:pPr>
      <w:r w:rsidRPr="00416BF3">
        <w:rPr>
          <w:rFonts w:ascii="Arial Narrow" w:hAnsi="Arial Narrow"/>
          <w:szCs w:val="20"/>
        </w:rPr>
        <w:t xml:space="preserve">Kupec lahko garancijo uveljavi, če prodajalec ne bo izvrševal garancijskih obveznosti v rokih in na način, kot je določeno v pogodbi. </w:t>
      </w:r>
    </w:p>
    <w:p w14:paraId="50BAA753" w14:textId="77777777" w:rsidR="00E20F7B" w:rsidRPr="00416BF3" w:rsidRDefault="00E20F7B" w:rsidP="00E20F7B">
      <w:pPr>
        <w:rPr>
          <w:rFonts w:ascii="Arial Narrow" w:hAnsi="Arial Narrow"/>
          <w:szCs w:val="20"/>
        </w:rPr>
      </w:pPr>
    </w:p>
    <w:p w14:paraId="23B1F12C" w14:textId="77777777" w:rsidR="00E20F7B" w:rsidRPr="00416BF3" w:rsidRDefault="00E20F7B" w:rsidP="00E20F7B">
      <w:pPr>
        <w:rPr>
          <w:rFonts w:ascii="Arial Narrow" w:hAnsi="Arial Narrow"/>
          <w:szCs w:val="20"/>
        </w:rPr>
      </w:pPr>
      <w:r w:rsidRPr="00416BF3">
        <w:rPr>
          <w:rFonts w:ascii="Arial Narrow" w:hAnsi="Arial Narrow"/>
          <w:szCs w:val="20"/>
        </w:rPr>
        <w:t>Kupec lahko bančno garancijo uveljavi, če je predhodno pisno ali po faksu obvestil prodajalca o kršitvi garancijskih obveznosti in zahteval takojšnjo izpolnitev, prodajalec pa ni zadovoljivo ukrepal.</w:t>
      </w:r>
    </w:p>
    <w:p w14:paraId="7C7DEC8A" w14:textId="77777777" w:rsidR="00E20F7B" w:rsidRPr="00416BF3" w:rsidRDefault="00E20F7B" w:rsidP="00E20F7B">
      <w:pPr>
        <w:rPr>
          <w:rFonts w:ascii="Arial Narrow" w:hAnsi="Arial Narrow"/>
          <w:szCs w:val="20"/>
        </w:rPr>
      </w:pPr>
    </w:p>
    <w:p w14:paraId="05E855E2" w14:textId="77777777" w:rsidR="00E20F7B" w:rsidRPr="00416BF3" w:rsidRDefault="00E20F7B" w:rsidP="00E20F7B">
      <w:pPr>
        <w:rPr>
          <w:rFonts w:ascii="Arial Narrow" w:hAnsi="Arial Narrow"/>
          <w:szCs w:val="20"/>
        </w:rPr>
      </w:pPr>
      <w:r w:rsidRPr="00416BF3">
        <w:rPr>
          <w:rFonts w:ascii="Arial Narrow" w:hAnsi="Arial Narrow"/>
          <w:szCs w:val="20"/>
        </w:rPr>
        <w:t>Kupec mora prodajalca o tem, da je uveljavil garancijo obvestiti pisno najkasneje 3 dni po dnevu, ko jo je predložil v izplačilo.</w:t>
      </w:r>
    </w:p>
    <w:p w14:paraId="3D337A5F" w14:textId="77777777" w:rsidR="00E20F7B" w:rsidRPr="00416BF3" w:rsidRDefault="00E20F7B" w:rsidP="00E20F7B">
      <w:pPr>
        <w:rPr>
          <w:rFonts w:ascii="Arial Narrow" w:hAnsi="Arial Narrow"/>
          <w:szCs w:val="20"/>
        </w:rPr>
      </w:pPr>
    </w:p>
    <w:p w14:paraId="7AEA5BFC" w14:textId="59E36DED" w:rsidR="00E20F7B" w:rsidRDefault="00E20F7B" w:rsidP="00E20F7B">
      <w:pPr>
        <w:pStyle w:val="Naslovpoiljatelja"/>
        <w:jc w:val="both"/>
        <w:rPr>
          <w:rFonts w:ascii="Arial Narrow" w:hAnsi="Arial Narrow"/>
          <w:sz w:val="20"/>
        </w:rPr>
      </w:pPr>
      <w:r>
        <w:rPr>
          <w:rFonts w:ascii="Arial Narrow" w:hAnsi="Arial Narrow"/>
          <w:sz w:val="20"/>
        </w:rPr>
        <w:t xml:space="preserve">XIII. </w:t>
      </w:r>
      <w:r w:rsidRPr="00416BF3">
        <w:rPr>
          <w:rFonts w:ascii="Arial Narrow" w:hAnsi="Arial Narrow"/>
          <w:sz w:val="20"/>
        </w:rPr>
        <w:t>POGODBENA KAZEN</w:t>
      </w:r>
    </w:p>
    <w:p w14:paraId="04FCFEF5" w14:textId="77777777" w:rsidR="008A55EB" w:rsidRPr="00416BF3" w:rsidRDefault="008A55EB" w:rsidP="00E20F7B">
      <w:pPr>
        <w:pStyle w:val="Naslovpoiljatelja"/>
        <w:jc w:val="both"/>
        <w:rPr>
          <w:rFonts w:ascii="Arial Narrow" w:hAnsi="Arial Narrow"/>
          <w:sz w:val="20"/>
        </w:rPr>
      </w:pPr>
    </w:p>
    <w:p w14:paraId="0BD7CBB6"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0AEADA7" w14:textId="77777777" w:rsidR="00E20F7B" w:rsidRPr="00416BF3" w:rsidRDefault="00E20F7B" w:rsidP="00E20F7B">
      <w:pPr>
        <w:rPr>
          <w:rFonts w:ascii="Arial Narrow" w:hAnsi="Arial Narrow"/>
          <w:szCs w:val="20"/>
        </w:rPr>
      </w:pPr>
    </w:p>
    <w:p w14:paraId="7848C3C5" w14:textId="77777777" w:rsidR="00E20F7B" w:rsidRDefault="00E20F7B" w:rsidP="00E20F7B">
      <w:pPr>
        <w:pStyle w:val="Golobesedilo"/>
        <w:jc w:val="both"/>
        <w:rPr>
          <w:rFonts w:ascii="Arial Narrow" w:hAnsi="Arial Narrow"/>
        </w:rPr>
      </w:pPr>
      <w:r w:rsidRPr="00416BF3">
        <w:rPr>
          <w:rFonts w:ascii="Arial Narrow" w:hAnsi="Arial Narrow"/>
        </w:rPr>
        <w:t xml:space="preserve">V primeru, da okvara ne bo odpravljena v roku, navedenem v 13. členu, mora prodajalec kupcu po preteku tega roka za čas popravila zagotoviti nadomestno opremo, v nasprotnem primeru je dolžan prodajalec kupcu plačati pogodbeno kazen v višini 0,25 % pogodbene vrednosti za vsak dan zakasnitve, vendar je omejena na največ 10 % pogodbene vrednosti.  </w:t>
      </w:r>
    </w:p>
    <w:p w14:paraId="1A8B502F" w14:textId="77777777" w:rsidR="00E20F7B" w:rsidRPr="00416BF3" w:rsidRDefault="00E20F7B" w:rsidP="00E20F7B">
      <w:pPr>
        <w:pStyle w:val="Golobesedilo"/>
        <w:jc w:val="both"/>
        <w:rPr>
          <w:rFonts w:ascii="Arial Narrow" w:hAnsi="Arial Narrow"/>
        </w:rPr>
      </w:pPr>
    </w:p>
    <w:p w14:paraId="6D8FD90A" w14:textId="77777777" w:rsidR="00E20F7B" w:rsidRPr="00416BF3" w:rsidRDefault="00E20F7B" w:rsidP="007619CB">
      <w:pPr>
        <w:pStyle w:val="Odstavekseznama"/>
        <w:numPr>
          <w:ilvl w:val="0"/>
          <w:numId w:val="20"/>
        </w:numPr>
        <w:tabs>
          <w:tab w:val="num" w:pos="360"/>
        </w:tabs>
        <w:jc w:val="center"/>
        <w:rPr>
          <w:rFonts w:ascii="Arial Narrow" w:hAnsi="Arial Narrow"/>
          <w:szCs w:val="20"/>
        </w:rPr>
      </w:pPr>
      <w:r w:rsidRPr="00416BF3">
        <w:rPr>
          <w:rFonts w:ascii="Arial Narrow" w:hAnsi="Arial Narrow"/>
          <w:szCs w:val="20"/>
        </w:rPr>
        <w:t xml:space="preserve"> člen</w:t>
      </w:r>
    </w:p>
    <w:p w14:paraId="428636CA" w14:textId="77777777" w:rsidR="00E20F7B" w:rsidRPr="00416BF3" w:rsidRDefault="00E20F7B" w:rsidP="00E20F7B">
      <w:pPr>
        <w:rPr>
          <w:rFonts w:ascii="Arial Narrow" w:hAnsi="Arial Narrow"/>
          <w:szCs w:val="20"/>
        </w:rPr>
      </w:pPr>
    </w:p>
    <w:p w14:paraId="7B53087B" w14:textId="78CDB905"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V primeru, da je prodajalec v zamudi pri dobavi opreme, ki ni posledica višje sile ali razlogov na strani kupca za več kot 7 dni, je dolžan plačati kupcu pogodbeno kazen v višini 0,25 % od pogodbene vrednosti za vsak dan zamude, vendar je omejena na največ 3,5 % pogodbene vrednosti. Pogodbena kazen se obračuna pri plačilu pogodbene cene. Kupec ni dolžan sporočiti prodajalcu, da si pridržuje pravico do pogodbene kazni, če je prevzel opremo potem, ko je prodajalec z njeno dobavo zamujal.</w:t>
      </w:r>
    </w:p>
    <w:p w14:paraId="1ACACC97" w14:textId="4660804A" w:rsidR="00AF6679"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V primeru, da prodajalec zamuja pri dobavi več kot 30 dni, lahko kupec zahteva od prodajalca povrnitev vse škode, ki mu jo je povzročil z zamudo. Kupec v tem primeru lahko razdre pogodbo in unovči </w:t>
      </w:r>
      <w:r>
        <w:rPr>
          <w:rFonts w:ascii="Arial Narrow" w:hAnsi="Arial Narrow"/>
          <w:sz w:val="20"/>
          <w:szCs w:val="20"/>
        </w:rPr>
        <w:t xml:space="preserve">finančno zavarovanje </w:t>
      </w:r>
      <w:r w:rsidRPr="00416BF3">
        <w:rPr>
          <w:rFonts w:ascii="Arial Narrow" w:hAnsi="Arial Narrow"/>
          <w:sz w:val="20"/>
          <w:szCs w:val="20"/>
        </w:rPr>
        <w:t>za dobro izvedbo pogodbenih obveznosti.</w:t>
      </w:r>
    </w:p>
    <w:p w14:paraId="7F2667E0" w14:textId="77777777" w:rsidR="006C3971" w:rsidRPr="00416BF3" w:rsidRDefault="006C3971" w:rsidP="00E20F7B">
      <w:pPr>
        <w:pStyle w:val="Telobesedila3"/>
        <w:ind w:right="-1"/>
        <w:rPr>
          <w:rFonts w:ascii="Arial Narrow" w:hAnsi="Arial Narrow"/>
          <w:sz w:val="20"/>
          <w:szCs w:val="20"/>
        </w:rPr>
      </w:pPr>
    </w:p>
    <w:p w14:paraId="3E8F6840" w14:textId="77777777" w:rsidR="00E20F7B" w:rsidRDefault="00E20F7B" w:rsidP="00E20F7B">
      <w:pPr>
        <w:rPr>
          <w:rFonts w:ascii="Arial Narrow" w:hAnsi="Arial Narrow"/>
          <w:szCs w:val="20"/>
        </w:rPr>
      </w:pPr>
      <w:r w:rsidRPr="00416BF3">
        <w:rPr>
          <w:rFonts w:ascii="Arial Narrow" w:hAnsi="Arial Narrow"/>
          <w:szCs w:val="20"/>
        </w:rPr>
        <w:t>XIV. PROTIKORUPCIJSKA KLAUZULA</w:t>
      </w:r>
      <w:r>
        <w:rPr>
          <w:rFonts w:ascii="Arial Narrow" w:hAnsi="Arial Narrow"/>
          <w:szCs w:val="20"/>
        </w:rPr>
        <w:t xml:space="preserve"> IN RAZVEZNI POGOJ</w:t>
      </w:r>
    </w:p>
    <w:p w14:paraId="1E9F22EA" w14:textId="77777777" w:rsidR="00E20F7B" w:rsidRPr="00416BF3" w:rsidRDefault="00E20F7B" w:rsidP="00E20F7B">
      <w:pPr>
        <w:rPr>
          <w:rFonts w:ascii="Arial Narrow" w:hAnsi="Arial Narrow"/>
          <w:szCs w:val="20"/>
        </w:rPr>
      </w:pPr>
    </w:p>
    <w:p w14:paraId="5A0B1F4E"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7BCEB4B" w14:textId="77777777" w:rsidR="00E20F7B" w:rsidRPr="00416BF3" w:rsidRDefault="00E20F7B" w:rsidP="00E20F7B">
      <w:pPr>
        <w:rPr>
          <w:rFonts w:ascii="Arial Narrow" w:hAnsi="Arial Narrow"/>
          <w:szCs w:val="20"/>
        </w:rPr>
      </w:pPr>
    </w:p>
    <w:p w14:paraId="259B9508" w14:textId="77777777" w:rsidR="00E20F7B" w:rsidRPr="0035335B" w:rsidRDefault="00E20F7B" w:rsidP="00E20F7B">
      <w:pPr>
        <w:pStyle w:val="BodyText21"/>
        <w:widowControl/>
        <w:jc w:val="both"/>
        <w:rPr>
          <w:rFonts w:ascii="Arial Narrow" w:hAnsi="Arial Narrow"/>
          <w:bCs/>
          <w:sz w:val="20"/>
        </w:rPr>
      </w:pPr>
      <w:r w:rsidRPr="0035335B">
        <w:rPr>
          <w:rFonts w:ascii="Arial Narrow" w:hAnsi="Arial Narrow"/>
          <w:bCs/>
          <w:sz w:val="20"/>
        </w:rPr>
        <w:t>PROTIKORUPCIJSKA KLAVZULA</w:t>
      </w:r>
    </w:p>
    <w:p w14:paraId="5CB12640" w14:textId="77777777" w:rsidR="00E20F7B" w:rsidRPr="00416BF3" w:rsidRDefault="00E20F7B" w:rsidP="00E20F7B">
      <w:pPr>
        <w:pStyle w:val="Naslovpoiljatelja"/>
        <w:jc w:val="both"/>
        <w:rPr>
          <w:rFonts w:ascii="Arial Narrow" w:hAnsi="Arial Narrow"/>
          <w:sz w:val="20"/>
        </w:rPr>
      </w:pPr>
    </w:p>
    <w:p w14:paraId="131556FF"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predstavnik  izvajalca v svojem imenu ali na svoj račun, predstavniku naročnika ali posredniku naročnika ali njegovega organa obljubi, ponudi ali da kakšno nedovoljeno korist za: </w:t>
      </w:r>
    </w:p>
    <w:p w14:paraId="34B71DC6"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pridobitev posla ali</w:t>
      </w:r>
    </w:p>
    <w:p w14:paraId="6FFE040D"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sklenitev posla pod ugodnejšimi pogoji ali</w:t>
      </w:r>
    </w:p>
    <w:p w14:paraId="7EEE5FBA"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opustitev dolžnega nadzora nad izvajanjem pogodbenih obveznosti ali</w:t>
      </w:r>
    </w:p>
    <w:p w14:paraId="19DB7043"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126E80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je to pogodbeno razmerje med strankama nično.</w:t>
      </w:r>
    </w:p>
    <w:p w14:paraId="34409C87" w14:textId="073FE19E" w:rsidR="00E20F7B" w:rsidRDefault="00E20F7B" w:rsidP="00E20F7B">
      <w:pPr>
        <w:rPr>
          <w:rFonts w:ascii="Arial Narrow" w:hAnsi="Arial Narrow"/>
          <w:b/>
          <w:szCs w:val="20"/>
        </w:rPr>
      </w:pPr>
    </w:p>
    <w:p w14:paraId="2DC1A7DB" w14:textId="77777777" w:rsidR="00E20F7B" w:rsidRPr="0035335B" w:rsidRDefault="00E20F7B" w:rsidP="00E20F7B">
      <w:pPr>
        <w:rPr>
          <w:rFonts w:ascii="Arial Narrow" w:hAnsi="Arial Narrow"/>
          <w:bCs/>
          <w:szCs w:val="20"/>
        </w:rPr>
      </w:pPr>
      <w:r w:rsidRPr="0035335B">
        <w:rPr>
          <w:rFonts w:ascii="Arial Narrow" w:hAnsi="Arial Narrow"/>
          <w:bCs/>
          <w:szCs w:val="20"/>
        </w:rPr>
        <w:t>RAZVEZNI POGOJ</w:t>
      </w:r>
    </w:p>
    <w:p w14:paraId="79515AF7" w14:textId="77777777" w:rsidR="00E20F7B" w:rsidRPr="00416BF3" w:rsidRDefault="00E20F7B" w:rsidP="00E20F7B">
      <w:pPr>
        <w:rPr>
          <w:rFonts w:ascii="Arial Narrow" w:hAnsi="Arial Narrow"/>
          <w:szCs w:val="20"/>
        </w:rPr>
      </w:pPr>
    </w:p>
    <w:p w14:paraId="411BB0D7" w14:textId="77777777" w:rsidR="00E20F7B" w:rsidRPr="00416BF3" w:rsidRDefault="00E20F7B" w:rsidP="00E20F7B">
      <w:pPr>
        <w:rPr>
          <w:rFonts w:ascii="Arial Narrow" w:hAnsi="Arial Narrow"/>
          <w:szCs w:val="20"/>
        </w:rPr>
      </w:pPr>
      <w:r w:rsidRPr="00416BF3">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w:t>
      </w:r>
      <w:r w:rsidRPr="00416BF3">
        <w:rPr>
          <w:rFonts w:ascii="Arial Narrow" w:hAnsi="Arial Narrow"/>
          <w:szCs w:val="20"/>
        </w:rPr>
        <w:lastRenderedPageBreak/>
        <w:t xml:space="preserve">ali v zvezi z zaposlovanjem na črno in za kateri mu je bila s pravnomočno odločitvijo ali več pravnomočnimi odločitvami izrečena globa za prekršek. </w:t>
      </w:r>
    </w:p>
    <w:p w14:paraId="5E5BEC5D" w14:textId="77777777" w:rsidR="00E20F7B" w:rsidRPr="00416BF3" w:rsidRDefault="00E20F7B" w:rsidP="00E20F7B">
      <w:pPr>
        <w:rPr>
          <w:rFonts w:ascii="Arial Narrow" w:hAnsi="Arial Narrow"/>
          <w:szCs w:val="20"/>
        </w:rPr>
      </w:pPr>
      <w:r w:rsidRPr="00416BF3">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078797D6" w14:textId="77777777" w:rsidR="00E20F7B" w:rsidRPr="00416BF3" w:rsidRDefault="00E20F7B" w:rsidP="00E20F7B">
      <w:pPr>
        <w:pStyle w:val="Naslovpoiljatelja"/>
        <w:jc w:val="both"/>
        <w:rPr>
          <w:rFonts w:ascii="Arial Narrow" w:hAnsi="Arial Narrow"/>
          <w:sz w:val="20"/>
        </w:rPr>
      </w:pPr>
    </w:p>
    <w:p w14:paraId="77D89D5E" w14:textId="77777777" w:rsidR="00E20F7B" w:rsidRPr="00416BF3" w:rsidRDefault="00E20F7B" w:rsidP="00E20F7B">
      <w:pPr>
        <w:pStyle w:val="Naslovpoiljatelja"/>
        <w:jc w:val="both"/>
        <w:rPr>
          <w:rFonts w:ascii="Arial Narrow" w:hAnsi="Arial Narrow"/>
          <w:sz w:val="20"/>
        </w:rPr>
      </w:pPr>
    </w:p>
    <w:p w14:paraId="4C1A1AE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XV. VELJAVNOST POGODBE</w:t>
      </w:r>
    </w:p>
    <w:p w14:paraId="2087F90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B6834FE" w14:textId="77777777" w:rsidR="00E20F7B" w:rsidRPr="00416BF3" w:rsidRDefault="00E20F7B" w:rsidP="00E20F7B">
      <w:pPr>
        <w:pStyle w:val="Naslovpoiljatelja"/>
        <w:jc w:val="both"/>
        <w:rPr>
          <w:rFonts w:ascii="Arial Narrow" w:hAnsi="Arial Narrow"/>
          <w:sz w:val="20"/>
        </w:rPr>
      </w:pPr>
    </w:p>
    <w:p w14:paraId="07C5AC6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Ta pogodba stopi v veljavo z dnem podpisa obeh pogodbenih strank, ob pogoju, da prodajalec predloži kupcu </w:t>
      </w:r>
      <w:r>
        <w:rPr>
          <w:rFonts w:ascii="Arial Narrow" w:hAnsi="Arial Narrow"/>
          <w:sz w:val="20"/>
        </w:rPr>
        <w:t>finančno zavarovanje</w:t>
      </w:r>
      <w:r w:rsidRPr="00416BF3">
        <w:rPr>
          <w:rFonts w:ascii="Arial Narrow" w:hAnsi="Arial Narrow"/>
          <w:sz w:val="20"/>
        </w:rPr>
        <w:t xml:space="preserve"> za dobro izvedbo pogodbenih obveznosti, ob podpisu prevzemnega zapisnika pa </w:t>
      </w:r>
      <w:r>
        <w:rPr>
          <w:rFonts w:ascii="Arial Narrow" w:hAnsi="Arial Narrow"/>
          <w:sz w:val="20"/>
        </w:rPr>
        <w:t>finančno zavarovanje</w:t>
      </w:r>
      <w:r w:rsidRPr="00416BF3">
        <w:rPr>
          <w:rFonts w:ascii="Arial Narrow" w:hAnsi="Arial Narrow"/>
          <w:sz w:val="20"/>
        </w:rPr>
        <w:t xml:space="preserve"> za odpravo napak v garancijskem roku.</w:t>
      </w:r>
    </w:p>
    <w:p w14:paraId="45737A67" w14:textId="77777777" w:rsidR="00E20F7B" w:rsidRPr="00416BF3" w:rsidRDefault="00E20F7B" w:rsidP="00E20F7B">
      <w:pPr>
        <w:pStyle w:val="Naslovpoiljatelja"/>
        <w:jc w:val="both"/>
        <w:rPr>
          <w:rFonts w:ascii="Arial Narrow" w:hAnsi="Arial Narrow"/>
          <w:sz w:val="20"/>
        </w:rPr>
      </w:pPr>
    </w:p>
    <w:p w14:paraId="7A2BA7D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77D2EEEB" w14:textId="77777777" w:rsidR="00E20F7B" w:rsidRPr="00416BF3" w:rsidRDefault="00E20F7B" w:rsidP="00E20F7B">
      <w:pPr>
        <w:pStyle w:val="Naslovpoiljatelja"/>
        <w:jc w:val="both"/>
        <w:rPr>
          <w:rFonts w:ascii="Arial Narrow" w:hAnsi="Arial Narrow"/>
          <w:sz w:val="20"/>
        </w:rPr>
      </w:pPr>
    </w:p>
    <w:p w14:paraId="7224AB7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Pogodbeni stranki se dogovorita, da bosta morebitne spore iz te pogodbe reševali sporazumno.</w:t>
      </w:r>
    </w:p>
    <w:p w14:paraId="03D335C6" w14:textId="77777777" w:rsidR="00E20F7B" w:rsidRPr="00416BF3" w:rsidRDefault="00E20F7B" w:rsidP="00E20F7B">
      <w:pPr>
        <w:pStyle w:val="Naslovpoiljatelja"/>
        <w:jc w:val="both"/>
        <w:rPr>
          <w:rFonts w:ascii="Arial Narrow" w:hAnsi="Arial Narrow"/>
          <w:sz w:val="20"/>
        </w:rPr>
      </w:pPr>
    </w:p>
    <w:p w14:paraId="58C2A74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kolikor sporazumno reševanje ni možno, je za reševanje sporov iz te pogodbe pristojno sodišče v Ljubljani.</w:t>
      </w:r>
    </w:p>
    <w:p w14:paraId="3E98FB8E" w14:textId="77777777" w:rsidR="00E20F7B" w:rsidRPr="00416BF3" w:rsidRDefault="00E20F7B" w:rsidP="00E20F7B">
      <w:pPr>
        <w:pStyle w:val="Naslovpoiljatelja"/>
        <w:jc w:val="both"/>
        <w:rPr>
          <w:rFonts w:ascii="Arial Narrow" w:hAnsi="Arial Narrow"/>
          <w:sz w:val="20"/>
        </w:rPr>
      </w:pPr>
    </w:p>
    <w:p w14:paraId="0DF75479"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64707049" w14:textId="77777777" w:rsidR="00E20F7B" w:rsidRPr="00416BF3" w:rsidRDefault="00E20F7B" w:rsidP="00E20F7B">
      <w:pPr>
        <w:pStyle w:val="Naslovpoiljatelja"/>
        <w:jc w:val="both"/>
        <w:rPr>
          <w:rFonts w:ascii="Arial Narrow" w:hAnsi="Arial Narrow"/>
          <w:sz w:val="20"/>
        </w:rPr>
      </w:pPr>
    </w:p>
    <w:p w14:paraId="4890818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kupca</w:t>
      </w:r>
      <w:r>
        <w:rPr>
          <w:rFonts w:ascii="Arial Narrow" w:hAnsi="Arial Narrow"/>
          <w:sz w:val="20"/>
        </w:rPr>
        <w:t>: vodja zobozdravstvenega varstva posamezne enote</w:t>
      </w:r>
    </w:p>
    <w:p w14:paraId="6AC6E0AD" w14:textId="77777777" w:rsidR="00E20F7B" w:rsidRPr="00416BF3" w:rsidRDefault="00E20F7B" w:rsidP="00E20F7B">
      <w:pPr>
        <w:pStyle w:val="Naslovpoiljatelja"/>
        <w:jc w:val="both"/>
        <w:rPr>
          <w:rFonts w:ascii="Arial Narrow" w:hAnsi="Arial Narrow"/>
          <w:sz w:val="20"/>
        </w:rPr>
      </w:pPr>
    </w:p>
    <w:p w14:paraId="6AA6409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prodajalca:...........……………………………………………………………………………………</w:t>
      </w:r>
    </w:p>
    <w:p w14:paraId="070992F1" w14:textId="77777777" w:rsidR="00E20F7B" w:rsidRPr="00416BF3" w:rsidRDefault="00E20F7B" w:rsidP="00E20F7B">
      <w:pPr>
        <w:pStyle w:val="Naslovpoiljatelja"/>
        <w:jc w:val="center"/>
        <w:rPr>
          <w:rFonts w:ascii="Arial Narrow" w:hAnsi="Arial Narrow"/>
          <w:sz w:val="20"/>
        </w:rPr>
      </w:pPr>
    </w:p>
    <w:p w14:paraId="1556DB1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40204D16" w14:textId="77777777" w:rsidR="00E20F7B" w:rsidRPr="00416BF3" w:rsidRDefault="00E20F7B" w:rsidP="00E20F7B">
      <w:pPr>
        <w:pStyle w:val="Naslovpoiljatelja"/>
        <w:jc w:val="both"/>
        <w:rPr>
          <w:rFonts w:ascii="Arial Narrow" w:hAnsi="Arial Narrow"/>
          <w:sz w:val="20"/>
        </w:rPr>
      </w:pPr>
    </w:p>
    <w:p w14:paraId="323A1A4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Pogodba je sestavljena in podpisana v </w:t>
      </w:r>
      <w:r>
        <w:rPr>
          <w:rFonts w:ascii="Arial Narrow" w:hAnsi="Arial Narrow"/>
          <w:sz w:val="20"/>
        </w:rPr>
        <w:t>2</w:t>
      </w:r>
      <w:r w:rsidRPr="00416BF3">
        <w:rPr>
          <w:rFonts w:ascii="Arial Narrow" w:hAnsi="Arial Narrow"/>
          <w:sz w:val="20"/>
        </w:rPr>
        <w:t xml:space="preserve"> enakih izvodih, od</w:t>
      </w:r>
      <w:r>
        <w:rPr>
          <w:rFonts w:ascii="Arial Narrow" w:hAnsi="Arial Narrow"/>
          <w:sz w:val="20"/>
        </w:rPr>
        <w:t xml:space="preserve"> katerih prejme vsaka stran po 1 izvod</w:t>
      </w:r>
      <w:r w:rsidRPr="00416BF3">
        <w:rPr>
          <w:rFonts w:ascii="Arial Narrow" w:hAnsi="Arial Narrow"/>
          <w:sz w:val="20"/>
        </w:rPr>
        <w:t>.</w:t>
      </w:r>
    </w:p>
    <w:p w14:paraId="7A0E4AF0" w14:textId="77777777" w:rsidR="00E20F7B" w:rsidRPr="00416BF3" w:rsidRDefault="00E20F7B" w:rsidP="00E20F7B">
      <w:pPr>
        <w:pStyle w:val="Naslovpoiljatelja"/>
        <w:jc w:val="both"/>
        <w:rPr>
          <w:rFonts w:ascii="Arial Narrow" w:hAnsi="Arial Narrow"/>
          <w:sz w:val="20"/>
        </w:rPr>
      </w:pPr>
    </w:p>
    <w:p w14:paraId="115DC7C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Vsak izvod pogodbe in priloge je podpisan in žigosan s strani obeh strank.</w:t>
      </w:r>
    </w:p>
    <w:p w14:paraId="55C62164" w14:textId="77777777" w:rsidR="00E20F7B" w:rsidRPr="00416BF3" w:rsidRDefault="00E20F7B" w:rsidP="00E20F7B">
      <w:pPr>
        <w:pStyle w:val="Naslovpoiljatelja"/>
        <w:jc w:val="both"/>
        <w:rPr>
          <w:rFonts w:ascii="Arial Narrow" w:hAnsi="Arial Narrow"/>
          <w:sz w:val="20"/>
        </w:rPr>
      </w:pPr>
    </w:p>
    <w:p w14:paraId="2CFBDC16" w14:textId="77777777" w:rsidR="00E20F7B"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0CFC3B93" w14:textId="77777777" w:rsidTr="00E20F7B">
        <w:tc>
          <w:tcPr>
            <w:tcW w:w="4605" w:type="dxa"/>
          </w:tcPr>
          <w:p w14:paraId="5536FAE7" w14:textId="77777777" w:rsidR="00E20F7B" w:rsidRDefault="00E20F7B" w:rsidP="00E20F7B">
            <w:pPr>
              <w:pStyle w:val="Naslovpoiljatelja"/>
              <w:jc w:val="both"/>
              <w:rPr>
                <w:rFonts w:ascii="Arial Narrow" w:hAnsi="Arial Narrow"/>
                <w:sz w:val="20"/>
              </w:rPr>
            </w:pPr>
            <w:r>
              <w:rPr>
                <w:rFonts w:ascii="Arial Narrow" w:hAnsi="Arial Narrow"/>
                <w:sz w:val="20"/>
              </w:rPr>
              <w:t>Kraj, dne</w:t>
            </w:r>
          </w:p>
        </w:tc>
        <w:tc>
          <w:tcPr>
            <w:tcW w:w="4605" w:type="dxa"/>
          </w:tcPr>
          <w:p w14:paraId="394451A0" w14:textId="77777777" w:rsidR="00E20F7B" w:rsidRDefault="00E20F7B" w:rsidP="00E20F7B">
            <w:pPr>
              <w:pStyle w:val="Naslovpoiljatelja"/>
              <w:jc w:val="both"/>
              <w:rPr>
                <w:rFonts w:ascii="Arial Narrow" w:hAnsi="Arial Narrow"/>
                <w:sz w:val="20"/>
              </w:rPr>
            </w:pPr>
            <w:r>
              <w:rPr>
                <w:rFonts w:ascii="Arial Narrow" w:hAnsi="Arial Narrow"/>
                <w:sz w:val="20"/>
              </w:rPr>
              <w:t>V Ljubljani, dne</w:t>
            </w:r>
          </w:p>
        </w:tc>
      </w:tr>
      <w:tr w:rsidR="00E20F7B" w14:paraId="5BF9E9D3" w14:textId="77777777" w:rsidTr="00E20F7B">
        <w:tc>
          <w:tcPr>
            <w:tcW w:w="4605" w:type="dxa"/>
          </w:tcPr>
          <w:p w14:paraId="43861EB7" w14:textId="77777777" w:rsidR="00E20F7B" w:rsidRDefault="00E20F7B" w:rsidP="00E20F7B">
            <w:pPr>
              <w:pStyle w:val="Naslovpoiljatelja"/>
              <w:jc w:val="both"/>
              <w:rPr>
                <w:rFonts w:ascii="Arial Narrow" w:hAnsi="Arial Narrow"/>
                <w:sz w:val="20"/>
              </w:rPr>
            </w:pPr>
          </w:p>
        </w:tc>
        <w:tc>
          <w:tcPr>
            <w:tcW w:w="4605" w:type="dxa"/>
          </w:tcPr>
          <w:p w14:paraId="0B5521AF" w14:textId="77777777" w:rsidR="00E20F7B" w:rsidRDefault="00E20F7B" w:rsidP="00E20F7B">
            <w:pPr>
              <w:pStyle w:val="Naslovpoiljatelja"/>
              <w:jc w:val="both"/>
              <w:rPr>
                <w:rFonts w:ascii="Arial Narrow" w:hAnsi="Arial Narrow"/>
                <w:sz w:val="20"/>
              </w:rPr>
            </w:pPr>
            <w:r>
              <w:rPr>
                <w:rFonts w:ascii="Arial Narrow" w:hAnsi="Arial Narrow"/>
                <w:sz w:val="20"/>
              </w:rPr>
              <w:t>Številka: 2002-1/2022-</w:t>
            </w:r>
          </w:p>
        </w:tc>
      </w:tr>
    </w:tbl>
    <w:p w14:paraId="1D8C26C9" w14:textId="77777777" w:rsidR="00E20F7B" w:rsidRPr="00416BF3"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30C51835" w14:textId="77777777" w:rsidTr="00E20F7B">
        <w:tc>
          <w:tcPr>
            <w:tcW w:w="4605" w:type="dxa"/>
          </w:tcPr>
          <w:p w14:paraId="24B8AC69"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Prodajalec</w:t>
            </w:r>
            <w:r>
              <w:rPr>
                <w:rFonts w:ascii="Arial Narrow" w:hAnsi="Arial Narrow"/>
                <w:sz w:val="20"/>
              </w:rPr>
              <w:t>:</w:t>
            </w:r>
          </w:p>
        </w:tc>
        <w:tc>
          <w:tcPr>
            <w:tcW w:w="4605" w:type="dxa"/>
          </w:tcPr>
          <w:p w14:paraId="5BBB053F"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Kupec:</w:t>
            </w:r>
          </w:p>
        </w:tc>
      </w:tr>
      <w:tr w:rsidR="00E20F7B" w14:paraId="3EFB5CB4" w14:textId="77777777" w:rsidTr="00E20F7B">
        <w:tc>
          <w:tcPr>
            <w:tcW w:w="4605" w:type="dxa"/>
          </w:tcPr>
          <w:p w14:paraId="143E6653" w14:textId="77777777" w:rsidR="00E20F7B" w:rsidRDefault="00E20F7B" w:rsidP="00E20F7B">
            <w:pPr>
              <w:pStyle w:val="Naslovpoiljatelja"/>
              <w:jc w:val="center"/>
              <w:rPr>
                <w:rFonts w:ascii="Arial Narrow" w:hAnsi="Arial Narrow"/>
                <w:sz w:val="20"/>
              </w:rPr>
            </w:pPr>
          </w:p>
        </w:tc>
        <w:tc>
          <w:tcPr>
            <w:tcW w:w="4605" w:type="dxa"/>
          </w:tcPr>
          <w:p w14:paraId="38E8330D"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ZDRAVSTVENI DOM LJUBLJANA</w:t>
            </w:r>
          </w:p>
        </w:tc>
      </w:tr>
      <w:tr w:rsidR="00E20F7B" w14:paraId="1C6C9627" w14:textId="77777777" w:rsidTr="00E20F7B">
        <w:tc>
          <w:tcPr>
            <w:tcW w:w="4605" w:type="dxa"/>
          </w:tcPr>
          <w:p w14:paraId="4C203D35" w14:textId="77777777" w:rsidR="00E20F7B" w:rsidRDefault="00E20F7B" w:rsidP="00E20F7B">
            <w:pPr>
              <w:pStyle w:val="Naslovpoiljatelja"/>
              <w:jc w:val="center"/>
              <w:rPr>
                <w:rFonts w:ascii="Arial Narrow" w:hAnsi="Arial Narrow"/>
                <w:sz w:val="20"/>
              </w:rPr>
            </w:pPr>
          </w:p>
        </w:tc>
        <w:tc>
          <w:tcPr>
            <w:tcW w:w="4605" w:type="dxa"/>
          </w:tcPr>
          <w:p w14:paraId="0BD8EF9A" w14:textId="77777777" w:rsidR="00E20F7B" w:rsidRDefault="00E20F7B" w:rsidP="00E20F7B">
            <w:pPr>
              <w:pStyle w:val="Naslovpoiljatelja"/>
              <w:jc w:val="center"/>
              <w:rPr>
                <w:rFonts w:ascii="Arial Narrow" w:hAnsi="Arial Narrow"/>
                <w:sz w:val="20"/>
              </w:rPr>
            </w:pPr>
            <w:r>
              <w:rPr>
                <w:rFonts w:ascii="Arial Narrow" w:hAnsi="Arial Narrow"/>
                <w:sz w:val="20"/>
              </w:rPr>
              <w:t>d</w:t>
            </w:r>
            <w:r w:rsidRPr="00416BF3">
              <w:rPr>
                <w:rFonts w:ascii="Arial Narrow" w:hAnsi="Arial Narrow"/>
                <w:sz w:val="20"/>
              </w:rPr>
              <w:t>irektor</w:t>
            </w:r>
            <w:r>
              <w:rPr>
                <w:rFonts w:ascii="Arial Narrow" w:hAnsi="Arial Narrow"/>
                <w:sz w:val="20"/>
              </w:rPr>
              <w:t>ica</w:t>
            </w:r>
            <w:r w:rsidRPr="00416BF3">
              <w:rPr>
                <w:rFonts w:ascii="Arial Narrow" w:hAnsi="Arial Narrow"/>
                <w:sz w:val="20"/>
              </w:rPr>
              <w:t>:</w:t>
            </w:r>
          </w:p>
        </w:tc>
      </w:tr>
      <w:tr w:rsidR="00E20F7B" w14:paraId="57F6C427" w14:textId="77777777" w:rsidTr="00E20F7B">
        <w:tc>
          <w:tcPr>
            <w:tcW w:w="4605" w:type="dxa"/>
          </w:tcPr>
          <w:p w14:paraId="0CC91A48" w14:textId="77777777" w:rsidR="00E20F7B" w:rsidRDefault="00E20F7B" w:rsidP="00E20F7B">
            <w:pPr>
              <w:pStyle w:val="Naslovpoiljatelja"/>
              <w:jc w:val="center"/>
              <w:rPr>
                <w:rFonts w:ascii="Arial Narrow" w:hAnsi="Arial Narrow"/>
                <w:sz w:val="20"/>
              </w:rPr>
            </w:pPr>
          </w:p>
        </w:tc>
        <w:tc>
          <w:tcPr>
            <w:tcW w:w="4605" w:type="dxa"/>
          </w:tcPr>
          <w:p w14:paraId="1A01F3E8" w14:textId="77777777" w:rsidR="00E20F7B" w:rsidRDefault="00E20F7B" w:rsidP="00E20F7B">
            <w:pPr>
              <w:pStyle w:val="Naslovpoiljatelja"/>
              <w:jc w:val="center"/>
              <w:rPr>
                <w:rFonts w:ascii="Arial Narrow" w:hAnsi="Arial Narrow"/>
                <w:sz w:val="20"/>
              </w:rPr>
            </w:pPr>
            <w:r>
              <w:rPr>
                <w:rFonts w:ascii="Arial Narrow" w:hAnsi="Arial Narrow"/>
                <w:sz w:val="20"/>
              </w:rPr>
              <w:t>prof. dr. Antonija Poplas Susič, dr. med., spec.</w:t>
            </w:r>
          </w:p>
        </w:tc>
      </w:tr>
    </w:tbl>
    <w:p w14:paraId="30CFE0D7" w14:textId="77777777" w:rsidR="003D028E" w:rsidRDefault="003D028E" w:rsidP="009D5DAD">
      <w:pPr>
        <w:jc w:val="center"/>
        <w:rPr>
          <w:rFonts w:ascii="Arial Narrow" w:hAnsi="Arial Narrow"/>
          <w:b/>
          <w:sz w:val="26"/>
          <w:szCs w:val="26"/>
        </w:rPr>
      </w:pPr>
    </w:p>
    <w:p w14:paraId="31F15553" w14:textId="77777777" w:rsidR="00E20F7B" w:rsidRPr="003D028E" w:rsidRDefault="003D028E" w:rsidP="003D028E">
      <w:pPr>
        <w:spacing w:line="240" w:lineRule="auto"/>
        <w:jc w:val="left"/>
        <w:rPr>
          <w:rFonts w:ascii="Arial Narrow" w:hAnsi="Arial Narrow"/>
          <w:b/>
          <w:sz w:val="26"/>
          <w:szCs w:val="26"/>
        </w:rPr>
      </w:pPr>
      <w:r>
        <w:rPr>
          <w:rFonts w:ascii="Arial Narrow" w:hAnsi="Arial Narrow"/>
          <w:b/>
          <w:sz w:val="26"/>
          <w:szCs w:val="26"/>
        </w:rPr>
        <w:br w:type="page"/>
      </w:r>
    </w:p>
    <w:p w14:paraId="126313FE" w14:textId="77777777" w:rsidR="003D028E" w:rsidRPr="003D028E" w:rsidRDefault="003D028E" w:rsidP="007619CB">
      <w:pPr>
        <w:pStyle w:val="Odstavekseznama"/>
        <w:numPr>
          <w:ilvl w:val="0"/>
          <w:numId w:val="29"/>
        </w:numPr>
        <w:spacing w:line="240" w:lineRule="auto"/>
        <w:ind w:right="49"/>
        <w:contextualSpacing w:val="0"/>
        <w:jc w:val="center"/>
        <w:rPr>
          <w:rFonts w:ascii="Arial Narrow" w:hAnsi="Arial Narrow"/>
          <w:sz w:val="22"/>
        </w:rPr>
      </w:pPr>
    </w:p>
    <w:p w14:paraId="7E02ABA5" w14:textId="77777777" w:rsidR="003D028E" w:rsidRPr="003D028E" w:rsidRDefault="003D028E" w:rsidP="003D028E">
      <w:pPr>
        <w:rPr>
          <w:rFonts w:ascii="Arial Narrow" w:hAnsi="Arial Narrow"/>
          <w:szCs w:val="20"/>
        </w:rPr>
      </w:pPr>
    </w:p>
    <w:p w14:paraId="477FD7DF" w14:textId="77777777" w:rsidR="003D028E" w:rsidRPr="003D028E" w:rsidRDefault="003D028E" w:rsidP="003D028E">
      <w:pPr>
        <w:rPr>
          <w:b/>
          <w:sz w:val="22"/>
        </w:rPr>
      </w:pPr>
      <w:r w:rsidRPr="003D028E">
        <w:rPr>
          <w:rFonts w:ascii="Arial Narrow" w:hAnsi="Arial Narrow"/>
          <w:b/>
          <w:sz w:val="22"/>
        </w:rPr>
        <w:t>ESPD OBRAZEC</w:t>
      </w:r>
    </w:p>
    <w:p w14:paraId="0E895477" w14:textId="77777777" w:rsidR="003D028E" w:rsidRPr="00E658AC" w:rsidRDefault="003D028E" w:rsidP="003D028E">
      <w:pPr>
        <w:ind w:left="4248" w:firstLine="708"/>
        <w:rPr>
          <w:szCs w:val="20"/>
        </w:rPr>
      </w:pPr>
    </w:p>
    <w:p w14:paraId="457A1386" w14:textId="77777777" w:rsidR="003D028E" w:rsidRPr="00E658AC" w:rsidRDefault="003D028E" w:rsidP="003D028E">
      <w:pPr>
        <w:rPr>
          <w:rFonts w:ascii="Arial Narrow" w:hAnsi="Arial Narrow"/>
          <w:szCs w:val="20"/>
        </w:rPr>
      </w:pPr>
      <w:r w:rsidRPr="00E658AC">
        <w:rPr>
          <w:rFonts w:ascii="Arial Narrow" w:hAnsi="Arial Narrow"/>
          <w:szCs w:val="20"/>
        </w:rPr>
        <w:t xml:space="preserve">Ponudnik predloži izpolnjen ter elektronsko podpisan obrazec ESPD </w:t>
      </w:r>
    </w:p>
    <w:p w14:paraId="774BE1A7" w14:textId="77777777" w:rsidR="003D028E" w:rsidRDefault="003D028E" w:rsidP="003D028E">
      <w:pPr>
        <w:spacing w:line="240" w:lineRule="auto"/>
        <w:jc w:val="left"/>
        <w:rPr>
          <w:rFonts w:ascii="Arial Narrow" w:hAnsi="Arial Narrow"/>
          <w:i/>
          <w:szCs w:val="20"/>
        </w:rPr>
      </w:pPr>
      <w:r w:rsidRPr="00E658AC">
        <w:rPr>
          <w:rFonts w:ascii="Arial Narrow" w:hAnsi="Arial Narrow"/>
          <w:i/>
          <w:szCs w:val="20"/>
        </w:rPr>
        <w:br w:type="page"/>
      </w:r>
    </w:p>
    <w:p w14:paraId="351CCC0A" w14:textId="77777777" w:rsidR="00E20F7B" w:rsidRDefault="00E20F7B" w:rsidP="007619CB">
      <w:pPr>
        <w:pStyle w:val="Odstavekseznama"/>
        <w:numPr>
          <w:ilvl w:val="0"/>
          <w:numId w:val="29"/>
        </w:numPr>
        <w:spacing w:line="240" w:lineRule="auto"/>
        <w:ind w:right="49"/>
        <w:contextualSpacing w:val="0"/>
        <w:jc w:val="center"/>
        <w:rPr>
          <w:rFonts w:ascii="Arial Narrow" w:hAnsi="Arial Narrow"/>
          <w:b/>
          <w:sz w:val="26"/>
          <w:szCs w:val="26"/>
        </w:rPr>
      </w:pPr>
    </w:p>
    <w:p w14:paraId="2CCC6597" w14:textId="77777777" w:rsidR="003D028E" w:rsidRDefault="003D028E" w:rsidP="00E20F7B">
      <w:pPr>
        <w:rPr>
          <w:rFonts w:ascii="Arial Narrow" w:hAnsi="Arial Narrow"/>
          <w:b/>
          <w:sz w:val="26"/>
          <w:szCs w:val="26"/>
        </w:rPr>
      </w:pPr>
    </w:p>
    <w:p w14:paraId="3862100C" w14:textId="77777777" w:rsidR="003D028E" w:rsidRPr="003D028E" w:rsidRDefault="003D028E" w:rsidP="003D028E">
      <w:pPr>
        <w:jc w:val="center"/>
        <w:rPr>
          <w:rFonts w:ascii="Arial Narrow" w:hAnsi="Arial Narrow"/>
          <w:b/>
          <w:sz w:val="22"/>
        </w:rPr>
      </w:pPr>
      <w:r w:rsidRPr="003D028E">
        <w:rPr>
          <w:rFonts w:ascii="Arial Narrow" w:hAnsi="Arial Narrow"/>
          <w:b/>
          <w:sz w:val="22"/>
        </w:rPr>
        <w:t>POTRDILA VSEH BANK, PRI KATERIH IMA PONUDNIK ODPRT TRANSAKCIJSKI RAČUN ALI BON OBRAZEC</w:t>
      </w:r>
    </w:p>
    <w:p w14:paraId="250E6D0F" w14:textId="77777777" w:rsidR="003D028E" w:rsidRDefault="003D028E" w:rsidP="003D028E">
      <w:pPr>
        <w:ind w:right="49"/>
        <w:rPr>
          <w:rFonts w:ascii="Arial Narrow" w:hAnsi="Arial Narrow"/>
          <w:sz w:val="22"/>
          <w:szCs w:val="20"/>
        </w:rPr>
      </w:pPr>
    </w:p>
    <w:p w14:paraId="357AA3FA" w14:textId="77777777" w:rsidR="003D028E" w:rsidRDefault="003D028E" w:rsidP="003D028E">
      <w:pPr>
        <w:ind w:right="49"/>
        <w:rPr>
          <w:rFonts w:ascii="Arial Narrow" w:hAnsi="Arial Narrow"/>
          <w:sz w:val="22"/>
        </w:rPr>
      </w:pPr>
    </w:p>
    <w:p w14:paraId="3CF18B42" w14:textId="77777777" w:rsidR="003D028E" w:rsidRPr="008A55EB" w:rsidRDefault="003D028E" w:rsidP="003D028E">
      <w:pPr>
        <w:ind w:right="49"/>
        <w:rPr>
          <w:rFonts w:ascii="Arial Narrow" w:hAnsi="Arial Narrow"/>
          <w:szCs w:val="20"/>
        </w:rPr>
      </w:pPr>
      <w:r w:rsidRPr="008A55EB">
        <w:rPr>
          <w:rFonts w:ascii="Arial Narrow" w:hAnsi="Arial Narrow"/>
          <w:szCs w:val="20"/>
        </w:rPr>
        <w:t>Ponudnik predloži potrdila vseh bank, pri katerih ima odprte račune ali BON obrazec iz katerega bo razvidno, da ponudnikovi transakcijski računi v preteklih 6 mesecih niso bili blokirani. Dokazilo ne sme biti starejše od 30 dni od roka za prejem ponudb.</w:t>
      </w:r>
    </w:p>
    <w:p w14:paraId="197829DD" w14:textId="77777777" w:rsidR="003D028E" w:rsidRDefault="003D028E" w:rsidP="00E20F7B">
      <w:pPr>
        <w:rPr>
          <w:rFonts w:ascii="Arial Narrow" w:hAnsi="Arial Narrow"/>
          <w:b/>
          <w:sz w:val="26"/>
          <w:szCs w:val="26"/>
        </w:rPr>
      </w:pPr>
    </w:p>
    <w:p w14:paraId="31EAB051" w14:textId="77777777" w:rsidR="003D028E" w:rsidRDefault="003D028E">
      <w:pPr>
        <w:spacing w:line="240" w:lineRule="auto"/>
        <w:jc w:val="left"/>
        <w:rPr>
          <w:rFonts w:ascii="Arial Narrow" w:hAnsi="Arial Narrow"/>
          <w:b/>
          <w:sz w:val="26"/>
          <w:szCs w:val="26"/>
        </w:rPr>
      </w:pPr>
      <w:r>
        <w:rPr>
          <w:rFonts w:ascii="Arial Narrow" w:hAnsi="Arial Narrow"/>
          <w:b/>
          <w:sz w:val="26"/>
          <w:szCs w:val="26"/>
        </w:rPr>
        <w:br w:type="page"/>
      </w:r>
    </w:p>
    <w:p w14:paraId="137AF3A3" w14:textId="77777777" w:rsidR="003D028E" w:rsidRDefault="003D028E" w:rsidP="007619CB">
      <w:pPr>
        <w:pStyle w:val="Odstavekseznama"/>
        <w:numPr>
          <w:ilvl w:val="0"/>
          <w:numId w:val="29"/>
        </w:numPr>
        <w:spacing w:line="240" w:lineRule="auto"/>
        <w:ind w:right="49"/>
        <w:contextualSpacing w:val="0"/>
        <w:jc w:val="center"/>
        <w:rPr>
          <w:rFonts w:ascii="Arial Narrow" w:hAnsi="Arial Narrow"/>
          <w:b/>
          <w:sz w:val="26"/>
          <w:szCs w:val="26"/>
        </w:rPr>
      </w:pPr>
    </w:p>
    <w:p w14:paraId="6EE17061" w14:textId="77777777" w:rsidR="003D028E" w:rsidRDefault="003D028E" w:rsidP="009D5DAD">
      <w:pPr>
        <w:jc w:val="center"/>
        <w:rPr>
          <w:rFonts w:ascii="Arial Narrow" w:hAnsi="Arial Narrow"/>
          <w:b/>
          <w:sz w:val="22"/>
        </w:rPr>
      </w:pPr>
    </w:p>
    <w:p w14:paraId="59A133F8" w14:textId="77777777" w:rsidR="009D5DAD" w:rsidRPr="003D028E" w:rsidRDefault="009D5DAD" w:rsidP="009D5DAD">
      <w:pPr>
        <w:jc w:val="center"/>
        <w:rPr>
          <w:rFonts w:ascii="Arial Narrow" w:hAnsi="Arial Narrow"/>
          <w:b/>
          <w:sz w:val="22"/>
        </w:rPr>
      </w:pPr>
      <w:r w:rsidRPr="003D028E">
        <w:rPr>
          <w:rFonts w:ascii="Arial Narrow" w:hAnsi="Arial Narrow"/>
          <w:b/>
          <w:sz w:val="22"/>
        </w:rPr>
        <w:t>POTRDILA MINISTRSTVA ZA PRAVOSODJE IZ KAZENSKE EVIDENCE</w:t>
      </w:r>
    </w:p>
    <w:p w14:paraId="18539F51" w14:textId="77777777" w:rsidR="009D5DAD" w:rsidRPr="003E67DF" w:rsidRDefault="009D5DAD" w:rsidP="009D5DAD">
      <w:pPr>
        <w:ind w:right="49"/>
        <w:rPr>
          <w:rFonts w:ascii="Arial Narrow" w:hAnsi="Arial Narrow"/>
          <w:sz w:val="22"/>
        </w:rPr>
      </w:pPr>
    </w:p>
    <w:p w14:paraId="5B13A151" w14:textId="77777777" w:rsidR="009D5DAD" w:rsidRPr="003E67DF" w:rsidRDefault="009D5DAD" w:rsidP="009D5DAD">
      <w:pPr>
        <w:ind w:right="49"/>
        <w:rPr>
          <w:rFonts w:ascii="Arial Narrow" w:hAnsi="Arial Narrow"/>
          <w:sz w:val="22"/>
        </w:rPr>
      </w:pPr>
    </w:p>
    <w:p w14:paraId="1B2097CA"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4C6BE16C"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Datum izdaje predloženega potrdila ne sme biti starejši od 4 mesecev, šteto od roka za prejem ponudb ali prijav, ali je pridobljen najpozneje v 90 dneh od roka za prejem ponudb ali prijav.</w:t>
      </w:r>
    </w:p>
    <w:p w14:paraId="61B3B92F" w14:textId="77777777" w:rsidR="009D5DAD" w:rsidRPr="008A55EB" w:rsidRDefault="009D5DAD" w:rsidP="003D028E">
      <w:pPr>
        <w:rPr>
          <w:szCs w:val="20"/>
        </w:rPr>
      </w:pPr>
      <w:r w:rsidRPr="008A55EB">
        <w:rPr>
          <w:szCs w:val="20"/>
        </w:rPr>
        <w:br w:type="page"/>
      </w:r>
    </w:p>
    <w:p w14:paraId="46D42ED1" w14:textId="77777777" w:rsidR="009D5DAD" w:rsidRPr="00EF4300" w:rsidRDefault="009D5DAD" w:rsidP="007619CB">
      <w:pPr>
        <w:pStyle w:val="Odstavekseznama"/>
        <w:numPr>
          <w:ilvl w:val="0"/>
          <w:numId w:val="29"/>
        </w:numPr>
        <w:spacing w:line="240" w:lineRule="auto"/>
        <w:ind w:right="49"/>
        <w:contextualSpacing w:val="0"/>
        <w:jc w:val="center"/>
        <w:rPr>
          <w:rFonts w:ascii="Arial Narrow" w:hAnsi="Arial Narrow"/>
          <w:sz w:val="26"/>
          <w:szCs w:val="26"/>
        </w:rPr>
      </w:pPr>
    </w:p>
    <w:p w14:paraId="5514F399" w14:textId="77777777" w:rsidR="003D028E" w:rsidRDefault="003D028E" w:rsidP="009D5DAD">
      <w:pPr>
        <w:jc w:val="center"/>
        <w:rPr>
          <w:rFonts w:ascii="Arial Narrow" w:hAnsi="Arial Narrow"/>
          <w:b/>
          <w:szCs w:val="20"/>
        </w:rPr>
      </w:pPr>
    </w:p>
    <w:p w14:paraId="1FD20F19" w14:textId="77777777" w:rsidR="009D5DAD" w:rsidRPr="008A55EB" w:rsidRDefault="009D5DAD" w:rsidP="009D5DAD">
      <w:pPr>
        <w:jc w:val="center"/>
        <w:rPr>
          <w:rFonts w:ascii="Arial Narrow" w:hAnsi="Arial Narrow"/>
          <w:b/>
          <w:sz w:val="22"/>
        </w:rPr>
      </w:pPr>
      <w:r w:rsidRPr="008A55EB">
        <w:rPr>
          <w:rFonts w:ascii="Arial Narrow" w:hAnsi="Arial Narrow"/>
          <w:b/>
          <w:sz w:val="22"/>
        </w:rPr>
        <w:t>IZJAVA ZA PRIDOBITEV PODATKOV S POOBLASTILOM</w:t>
      </w:r>
    </w:p>
    <w:p w14:paraId="5899F5BE" w14:textId="77777777" w:rsidR="009D5DAD" w:rsidRPr="008A55EB" w:rsidRDefault="009D5DAD" w:rsidP="009D5DAD">
      <w:pPr>
        <w:jc w:val="center"/>
        <w:rPr>
          <w:rFonts w:ascii="Arial Narrow" w:hAnsi="Arial Narrow"/>
          <w:i/>
          <w:szCs w:val="20"/>
        </w:rPr>
      </w:pPr>
      <w:r w:rsidRPr="008A55EB">
        <w:rPr>
          <w:rFonts w:ascii="Arial Narrow" w:hAnsi="Arial Narrow"/>
          <w:i/>
          <w:szCs w:val="20"/>
        </w:rPr>
        <w:t xml:space="preserve">Ponudnik priloži izpolnjeno, podpisano in žigosano izjavo, </w:t>
      </w:r>
    </w:p>
    <w:p w14:paraId="257554B0" w14:textId="725EFFAC" w:rsidR="009D5DAD" w:rsidRPr="008A55EB" w:rsidRDefault="009D5DAD" w:rsidP="009D5DAD">
      <w:pPr>
        <w:jc w:val="center"/>
        <w:rPr>
          <w:rFonts w:ascii="Arial Narrow" w:hAnsi="Arial Narrow"/>
          <w:i/>
          <w:szCs w:val="20"/>
        </w:rPr>
      </w:pPr>
      <w:r w:rsidRPr="008A55EB">
        <w:rPr>
          <w:rFonts w:ascii="Arial Narrow" w:hAnsi="Arial Narrow"/>
          <w:i/>
          <w:szCs w:val="20"/>
        </w:rPr>
        <w:t xml:space="preserve">v kolikor za subjekt ali osebo ne predloži že samega potrdila v prilogi </w:t>
      </w:r>
      <w:r w:rsidR="00AB675D">
        <w:rPr>
          <w:rFonts w:ascii="Arial Narrow" w:hAnsi="Arial Narrow"/>
          <w:i/>
          <w:szCs w:val="20"/>
        </w:rPr>
        <w:t>8</w:t>
      </w:r>
    </w:p>
    <w:p w14:paraId="213EB589" w14:textId="77777777" w:rsidR="009D5DAD" w:rsidRPr="008A55EB" w:rsidRDefault="009D5DAD" w:rsidP="009D5DAD">
      <w:pPr>
        <w:pStyle w:val="Telobesedila"/>
        <w:ind w:right="49"/>
        <w:rPr>
          <w:rFonts w:ascii="Arial Narrow" w:hAnsi="Arial Narrow"/>
          <w:b w:val="0"/>
          <w:sz w:val="20"/>
        </w:rPr>
      </w:pPr>
    </w:p>
    <w:p w14:paraId="7DC71B30" w14:textId="77777777" w:rsidR="009D5DAD" w:rsidRPr="008A55EB" w:rsidRDefault="009D5DAD" w:rsidP="009D5DAD">
      <w:pPr>
        <w:pStyle w:val="Telobesedila"/>
        <w:ind w:right="49"/>
        <w:rPr>
          <w:rFonts w:ascii="Arial Narrow" w:hAnsi="Arial Narrow"/>
          <w:b w:val="0"/>
          <w:sz w:val="20"/>
        </w:rPr>
      </w:pPr>
    </w:p>
    <w:p w14:paraId="5A6AF925"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Ponudnik </w:t>
      </w:r>
      <w:r w:rsidRPr="008A55EB">
        <w:rPr>
          <w:rFonts w:ascii="Arial Narrow" w:hAnsi="Arial Narrow"/>
          <w:b w:val="0"/>
          <w:sz w:val="20"/>
        </w:rPr>
        <w:tab/>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54E4F242"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Polni naziv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6E2EA471"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Sedež in njegova občina: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0E67746C"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Matična številka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31E9FFF8" w14:textId="77777777" w:rsidR="009D5DAD" w:rsidRPr="008A55EB" w:rsidRDefault="009D5DAD" w:rsidP="009D5DAD">
      <w:pPr>
        <w:pStyle w:val="Telobesedila"/>
        <w:ind w:right="49"/>
        <w:jc w:val="both"/>
        <w:rPr>
          <w:rFonts w:ascii="Arial Narrow" w:hAnsi="Arial Narrow"/>
          <w:b w:val="0"/>
          <w:sz w:val="20"/>
        </w:rPr>
      </w:pPr>
    </w:p>
    <w:p w14:paraId="790D916D" w14:textId="77777777" w:rsidR="009D5DAD" w:rsidRPr="008A55EB" w:rsidRDefault="009D5DAD" w:rsidP="009D5DAD">
      <w:pPr>
        <w:rPr>
          <w:rFonts w:ascii="Arial Narrow" w:hAnsi="Arial Narrow"/>
          <w:szCs w:val="20"/>
        </w:rPr>
      </w:pPr>
    </w:p>
    <w:p w14:paraId="1890F59E" w14:textId="77777777" w:rsidR="009D5DAD" w:rsidRPr="008A55EB" w:rsidRDefault="009D5DAD" w:rsidP="009D5DAD">
      <w:pPr>
        <w:rPr>
          <w:rFonts w:ascii="Arial Narrow" w:hAnsi="Arial Narrow"/>
          <w:szCs w:val="20"/>
        </w:rPr>
      </w:pPr>
      <w:r w:rsidRPr="008A55EB">
        <w:rPr>
          <w:rFonts w:ascii="Arial Narrow" w:hAnsi="Arial Narrow"/>
          <w:szCs w:val="20"/>
        </w:rPr>
        <w:t xml:space="preserve">Izjavljamo, da lahko naročnik Zdravstveni dom Ljubljana, Metelkova ulica 9, Ljubljana, za namene javnega naročila </w:t>
      </w:r>
      <w:r w:rsidR="003D028E" w:rsidRPr="008A55EB">
        <w:rPr>
          <w:rFonts w:ascii="Arial Narrow" w:hAnsi="Arial Narrow"/>
          <w:b/>
          <w:bCs/>
          <w:szCs w:val="20"/>
        </w:rPr>
        <w:t>ZOBOZDRAVNIŠKI STOLI</w:t>
      </w:r>
      <w:r w:rsidRPr="008A55EB">
        <w:rPr>
          <w:rFonts w:ascii="Arial Narrow" w:hAnsi="Arial Narrow"/>
          <w:b/>
          <w:bCs/>
          <w:szCs w:val="20"/>
        </w:rPr>
        <w:t>, JN-</w:t>
      </w:r>
      <w:r w:rsidR="00EC3BE8" w:rsidRPr="008A55EB">
        <w:rPr>
          <w:rFonts w:ascii="Arial Narrow" w:hAnsi="Arial Narrow"/>
          <w:b/>
          <w:bCs/>
          <w:szCs w:val="20"/>
        </w:rPr>
        <w:t>30/2022</w:t>
      </w:r>
      <w:r w:rsidRPr="008A55EB">
        <w:rPr>
          <w:rFonts w:ascii="Arial Narrow" w:hAnsi="Arial Narrow"/>
          <w:b/>
          <w:bCs/>
          <w:szCs w:val="20"/>
        </w:rPr>
        <w:t>,</w:t>
      </w:r>
      <w:r w:rsidRPr="008A55EB">
        <w:rPr>
          <w:rFonts w:ascii="Arial Narrow" w:hAnsi="Arial Narrow"/>
          <w:szCs w:val="20"/>
        </w:rPr>
        <w:t xml:space="preserve"> pridobi podatke o kaznovanju iz uradnih evidenc državnih organov, organov lokalnih skupnosti in nosilcev javnega pooblastila za ponudnika in naslednje osebe, ki so pooblaščene za zastopanje:</w:t>
      </w:r>
    </w:p>
    <w:p w14:paraId="0C2B5AFC"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73B05265"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E2BF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F8B7C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CCCD91D"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E55D07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4D2C6FE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621637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9B2073A"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DCBFF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71082E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F1C01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4A6245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D6E9B25"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F79F3F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49118B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7742B2C7" w14:textId="77777777" w:rsidR="009D5DAD" w:rsidRPr="008A55EB" w:rsidRDefault="009D5DAD" w:rsidP="009D5DAD">
      <w:pPr>
        <w:rPr>
          <w:rFonts w:ascii="Arial Narrow" w:hAnsi="Arial Narrow"/>
          <w:szCs w:val="20"/>
        </w:rPr>
      </w:pPr>
    </w:p>
    <w:p w14:paraId="54D1826A"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194E75E2"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4FBB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CBA7CB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5E49C8F"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20D22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CDEAEC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24318A3"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E56C256"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16A336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48B80C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1508B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8FC5D1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828F3C4"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6D7910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6E3B1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361C8E6E" w14:textId="77777777" w:rsidR="009D5DAD" w:rsidRPr="008A55EB" w:rsidRDefault="009D5DAD" w:rsidP="009D5DAD">
      <w:pPr>
        <w:rPr>
          <w:rFonts w:ascii="Arial Narrow" w:hAnsi="Arial Narrow"/>
          <w:szCs w:val="20"/>
        </w:rPr>
      </w:pPr>
    </w:p>
    <w:p w14:paraId="0090DED7"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4C9ED6FD"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19F8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117AC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22A7B39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4AA8D7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E00E04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54FD928"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A0A3F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2BBFBA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6F1F4681"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4ACC1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3784723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0CD18D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DE0B3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0524FD2"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573E92A5" w14:textId="77777777" w:rsidR="009D5DAD" w:rsidRPr="008A55EB" w:rsidRDefault="009D5DAD" w:rsidP="009D5DAD">
      <w:pPr>
        <w:rPr>
          <w:rFonts w:ascii="Arial Narrow" w:hAnsi="Arial Narrow"/>
          <w:szCs w:val="20"/>
        </w:rPr>
      </w:pPr>
    </w:p>
    <w:p w14:paraId="168CBA08" w14:textId="77777777" w:rsidR="009D5DAD" w:rsidRPr="008A55EB" w:rsidRDefault="009D5DAD" w:rsidP="009D5DAD">
      <w:pPr>
        <w:rPr>
          <w:rFonts w:ascii="Arial Narrow" w:hAnsi="Arial Narrow"/>
          <w:szCs w:val="20"/>
        </w:rPr>
      </w:pPr>
    </w:p>
    <w:p w14:paraId="2FC98E0A" w14:textId="77777777" w:rsidR="009D5DAD" w:rsidRPr="008A55EB" w:rsidRDefault="009D5DAD" w:rsidP="009D5DAD">
      <w:pPr>
        <w:ind w:right="-1"/>
        <w:rPr>
          <w:rFonts w:ascii="Arial Narrow" w:hAnsi="Arial Narrow"/>
          <w:szCs w:val="20"/>
        </w:rPr>
      </w:pPr>
      <w:bookmarkStart w:id="16" w:name="_Hlk122589099"/>
      <w:r w:rsidRPr="008A55EB">
        <w:rPr>
          <w:rFonts w:ascii="Arial Narrow" w:hAnsi="Arial Narrow"/>
          <w:szCs w:val="20"/>
        </w:rPr>
        <w:t xml:space="preserve">Kraj </w:t>
      </w:r>
      <w:r w:rsidRPr="008A55EB">
        <w:rPr>
          <w:rFonts w:ascii="Arial Narrow" w:hAnsi="Arial Narrow"/>
          <w:szCs w:val="20"/>
        </w:rPr>
        <w:tab/>
        <w:t>____________________</w:t>
      </w:r>
    </w:p>
    <w:p w14:paraId="625AD3E5" w14:textId="77777777" w:rsidR="009D5DAD" w:rsidRPr="008A55EB" w:rsidRDefault="009D5DAD" w:rsidP="009D5DAD">
      <w:pPr>
        <w:ind w:right="-1"/>
        <w:rPr>
          <w:rFonts w:ascii="Arial Narrow" w:hAnsi="Arial Narrow"/>
          <w:szCs w:val="20"/>
        </w:rPr>
      </w:pPr>
    </w:p>
    <w:p w14:paraId="517FF638" w14:textId="77777777" w:rsidR="009D5DAD" w:rsidRPr="008A55EB" w:rsidRDefault="009D5DAD" w:rsidP="009D5DAD">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3515B01D" w14:textId="77777777" w:rsidR="009D5DAD" w:rsidRPr="008A55EB" w:rsidRDefault="009D5DAD" w:rsidP="009D5DAD">
      <w:pPr>
        <w:ind w:right="-1"/>
        <w:rPr>
          <w:rFonts w:ascii="Arial Narrow" w:hAnsi="Arial Narrow"/>
          <w:szCs w:val="20"/>
        </w:rPr>
      </w:pPr>
    </w:p>
    <w:p w14:paraId="1C122659" w14:textId="77777777" w:rsidR="009D5DAD" w:rsidRPr="008A55EB" w:rsidRDefault="009D5DAD" w:rsidP="009D5DAD">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7F55E7B0" w14:textId="77777777" w:rsidR="009D5DAD" w:rsidRPr="008A55EB" w:rsidRDefault="009D5DAD" w:rsidP="009D5DAD">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1DA65675" w14:textId="77777777" w:rsidR="009D5DAD" w:rsidRPr="008A55EB" w:rsidRDefault="009D5DAD" w:rsidP="009D5DAD">
      <w:pPr>
        <w:pStyle w:val="BodyText21"/>
        <w:widowControl/>
        <w:ind w:left="5664" w:right="-1" w:firstLine="708"/>
        <w:rPr>
          <w:rFonts w:ascii="Arial Narrow" w:hAnsi="Arial Narrow"/>
          <w:sz w:val="20"/>
        </w:rPr>
      </w:pPr>
    </w:p>
    <w:p w14:paraId="114F8260" w14:textId="77777777" w:rsidR="009D5DAD" w:rsidRPr="008A55EB" w:rsidRDefault="009D5DAD" w:rsidP="009D5DAD">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3249555F" w14:textId="77777777" w:rsidR="00D43208" w:rsidRPr="008A55EB" w:rsidRDefault="00D43208" w:rsidP="00D43208">
      <w:pPr>
        <w:rPr>
          <w:rFonts w:ascii="Arial Narrow" w:hAnsi="Arial Narrow"/>
          <w:i/>
          <w:szCs w:val="20"/>
        </w:rPr>
      </w:pPr>
    </w:p>
    <w:bookmarkEnd w:id="16"/>
    <w:p w14:paraId="425CF5B4" w14:textId="77777777" w:rsidR="00D43208" w:rsidRPr="008A55EB" w:rsidRDefault="00D43208" w:rsidP="00D43208">
      <w:pPr>
        <w:rPr>
          <w:rFonts w:ascii="Arial Narrow" w:hAnsi="Arial Narrow"/>
          <w:i/>
          <w:szCs w:val="20"/>
        </w:rPr>
      </w:pPr>
    </w:p>
    <w:p w14:paraId="034ACC37" w14:textId="77777777" w:rsidR="005A3343" w:rsidRDefault="005A3343">
      <w:pPr>
        <w:spacing w:line="240" w:lineRule="auto"/>
        <w:jc w:val="left"/>
        <w:rPr>
          <w:rFonts w:ascii="Arial Narrow" w:hAnsi="Arial Narrow"/>
          <w:i/>
          <w:szCs w:val="20"/>
        </w:rPr>
      </w:pPr>
      <w:r>
        <w:rPr>
          <w:rFonts w:ascii="Arial Narrow" w:hAnsi="Arial Narrow"/>
          <w:i/>
          <w:szCs w:val="20"/>
        </w:rPr>
        <w:br w:type="page"/>
      </w:r>
    </w:p>
    <w:p w14:paraId="67891AF1" w14:textId="77777777" w:rsidR="009C309E" w:rsidRPr="00ED37DD" w:rsidRDefault="009C309E" w:rsidP="00D43208">
      <w:pPr>
        <w:rPr>
          <w:rFonts w:ascii="Arial Narrow" w:hAnsi="Arial Narrow"/>
          <w:i/>
          <w:szCs w:val="20"/>
        </w:rPr>
      </w:pPr>
    </w:p>
    <w:p w14:paraId="11DB7BE7" w14:textId="77777777" w:rsidR="00920815" w:rsidRDefault="00920815" w:rsidP="007619CB">
      <w:pPr>
        <w:pStyle w:val="Odstavekseznama"/>
        <w:numPr>
          <w:ilvl w:val="0"/>
          <w:numId w:val="29"/>
        </w:numPr>
        <w:spacing w:line="240" w:lineRule="auto"/>
        <w:ind w:right="49"/>
        <w:contextualSpacing w:val="0"/>
        <w:jc w:val="center"/>
        <w:rPr>
          <w:rFonts w:ascii="Arial Narrow" w:hAnsi="Arial Narrow"/>
          <w:b/>
          <w:i/>
          <w:szCs w:val="20"/>
        </w:rPr>
      </w:pPr>
    </w:p>
    <w:p w14:paraId="2C2D0A10" w14:textId="77777777" w:rsidR="00920815" w:rsidRDefault="00920815" w:rsidP="00920815">
      <w:pPr>
        <w:spacing w:line="240" w:lineRule="auto"/>
        <w:ind w:left="360" w:right="49"/>
        <w:rPr>
          <w:rFonts w:ascii="Arial Narrow" w:hAnsi="Arial Narrow"/>
          <w:b/>
          <w:i/>
          <w:szCs w:val="20"/>
        </w:rPr>
      </w:pPr>
    </w:p>
    <w:p w14:paraId="56E7C3AE" w14:textId="77777777" w:rsidR="005A3343" w:rsidRPr="005A3343" w:rsidRDefault="005A3343" w:rsidP="005A3343">
      <w:pPr>
        <w:spacing w:line="240" w:lineRule="auto"/>
        <w:ind w:right="49"/>
        <w:rPr>
          <w:rFonts w:ascii="Arial Narrow" w:hAnsi="Arial Narrow"/>
          <w:b/>
          <w:sz w:val="22"/>
          <w:lang w:val="sk-SK"/>
        </w:rPr>
      </w:pPr>
      <w:r w:rsidRPr="005A3343">
        <w:rPr>
          <w:rFonts w:ascii="Arial Narrow" w:hAnsi="Arial Narrow"/>
          <w:b/>
          <w:sz w:val="22"/>
          <w:lang w:val="sk-SK"/>
        </w:rPr>
        <w:t>PRIJAVA IN SOGASJE PODIZVAJALCA</w:t>
      </w:r>
    </w:p>
    <w:p w14:paraId="144AC913" w14:textId="77777777" w:rsidR="005A3343" w:rsidRPr="008A55EB" w:rsidRDefault="005A3343" w:rsidP="005A3343">
      <w:pPr>
        <w:pStyle w:val="BodyText1"/>
        <w:ind w:right="-1"/>
        <w:rPr>
          <w:rFonts w:ascii="Arial Narrow" w:hAnsi="Arial Narrow"/>
          <w:szCs w:val="22"/>
          <w:lang w:val="sk-SK"/>
        </w:rPr>
      </w:pPr>
    </w:p>
    <w:p w14:paraId="14108FBC" w14:textId="77777777" w:rsidR="005A3343" w:rsidRPr="00E658AC" w:rsidRDefault="005A3343" w:rsidP="005A3343">
      <w:pPr>
        <w:pStyle w:val="BodyText1"/>
        <w:ind w:right="-1"/>
        <w:rPr>
          <w:rFonts w:ascii="Arial Narrow" w:hAnsi="Arial Narrow"/>
          <w:sz w:val="20"/>
          <w:lang w:val="sk-SK"/>
        </w:rPr>
      </w:pPr>
    </w:p>
    <w:p w14:paraId="5A66CAC1" w14:textId="77777777" w:rsidR="005A3343" w:rsidRPr="00E658AC" w:rsidRDefault="005A3343" w:rsidP="005A3343">
      <w:pPr>
        <w:rPr>
          <w:rFonts w:ascii="Arial Narrow" w:hAnsi="Arial Narrow"/>
          <w:szCs w:val="20"/>
        </w:rPr>
      </w:pPr>
      <w:r w:rsidRPr="00E658AC">
        <w:rPr>
          <w:rFonts w:ascii="Arial Narrow" w:hAnsi="Arial Narrow"/>
          <w:szCs w:val="20"/>
        </w:rPr>
        <w:t>Ponudnik:</w:t>
      </w:r>
    </w:p>
    <w:p w14:paraId="347D3571"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4277F609"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0F2683C6"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539A07DD" w14:textId="77777777" w:rsidR="005A3343" w:rsidRPr="00E658AC" w:rsidRDefault="005A3343" w:rsidP="005A3343">
      <w:pPr>
        <w:pStyle w:val="Naslovpoiljatelja"/>
        <w:ind w:right="-1"/>
        <w:rPr>
          <w:rFonts w:ascii="Arial Narrow" w:hAnsi="Arial Narrow"/>
          <w:sz w:val="20"/>
          <w:lang w:val="sk-SK"/>
        </w:rPr>
      </w:pPr>
    </w:p>
    <w:p w14:paraId="572C8752" w14:textId="77777777" w:rsidR="005A3343" w:rsidRPr="00E658AC" w:rsidRDefault="005A3343" w:rsidP="005A3343">
      <w:pPr>
        <w:pStyle w:val="Naslovpoiljatelja"/>
        <w:ind w:right="-1"/>
        <w:rPr>
          <w:rFonts w:ascii="Arial Narrow" w:hAnsi="Arial Narrow"/>
          <w:sz w:val="20"/>
          <w:lang w:val="sk-SK"/>
        </w:rPr>
      </w:pPr>
    </w:p>
    <w:p w14:paraId="62502D0E" w14:textId="77777777" w:rsidR="005A3343" w:rsidRPr="00E658AC" w:rsidRDefault="005A3343" w:rsidP="005A3343">
      <w:pPr>
        <w:rPr>
          <w:rFonts w:ascii="Arial Narrow" w:hAnsi="Arial Narrow"/>
          <w:szCs w:val="20"/>
        </w:rPr>
      </w:pPr>
      <w:r w:rsidRPr="00E658AC">
        <w:rPr>
          <w:rFonts w:ascii="Arial Narrow" w:hAnsi="Arial Narrow"/>
          <w:szCs w:val="20"/>
        </w:rPr>
        <w:t xml:space="preserve">V zvezi s prijavo na javno naročilo </w:t>
      </w:r>
      <w:r>
        <w:rPr>
          <w:rFonts w:ascii="Arial Narrow" w:hAnsi="Arial Narrow"/>
          <w:bCs/>
          <w:szCs w:val="20"/>
        </w:rPr>
        <w:t>JN-</w:t>
      </w:r>
      <w:r w:rsidR="00EC3BE8">
        <w:rPr>
          <w:rFonts w:ascii="Arial Narrow" w:hAnsi="Arial Narrow"/>
          <w:bCs/>
          <w:szCs w:val="20"/>
        </w:rPr>
        <w:t>30/2022</w:t>
      </w:r>
      <w:r w:rsidRPr="00E658AC">
        <w:rPr>
          <w:rFonts w:ascii="Arial Narrow" w:hAnsi="Arial Narrow"/>
          <w:bCs/>
          <w:szCs w:val="20"/>
        </w:rPr>
        <w:t xml:space="preserve"> </w:t>
      </w:r>
      <w:r>
        <w:rPr>
          <w:rFonts w:ascii="Arial Narrow" w:hAnsi="Arial Narrow"/>
          <w:bCs/>
          <w:szCs w:val="20"/>
        </w:rPr>
        <w:t>ZOBOZDRAVNIŠKI STOLI</w:t>
      </w:r>
      <w:r w:rsidRPr="00E658AC">
        <w:rPr>
          <w:rFonts w:ascii="Arial Narrow" w:hAnsi="Arial Narrow"/>
          <w:b/>
          <w:bCs/>
          <w:szCs w:val="20"/>
        </w:rPr>
        <w:t xml:space="preserve"> </w:t>
      </w:r>
      <w:r w:rsidRPr="00E658AC">
        <w:rPr>
          <w:rFonts w:ascii="Arial Narrow" w:hAnsi="Arial Narrow"/>
          <w:szCs w:val="20"/>
        </w:rPr>
        <w:t>izjavljamo, da:</w:t>
      </w:r>
    </w:p>
    <w:p w14:paraId="38DD4AE0" w14:textId="77777777" w:rsidR="005A3343" w:rsidRPr="00E658AC" w:rsidRDefault="005A3343" w:rsidP="005A3343">
      <w:pPr>
        <w:rPr>
          <w:rFonts w:ascii="Arial Narrow" w:hAnsi="Arial Narrow"/>
          <w:szCs w:val="20"/>
        </w:rPr>
      </w:pPr>
    </w:p>
    <w:p w14:paraId="1C8E5695"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Ne nastopamo s podizvajalci.</w:t>
      </w:r>
    </w:p>
    <w:p w14:paraId="1B9C587D" w14:textId="77777777" w:rsidR="005A3343" w:rsidRPr="00E658AC" w:rsidRDefault="005A3343" w:rsidP="005A3343">
      <w:pPr>
        <w:pStyle w:val="BodyText1"/>
        <w:ind w:left="720" w:right="-1"/>
        <w:jc w:val="both"/>
        <w:rPr>
          <w:rFonts w:ascii="Arial Narrow" w:hAnsi="Arial Narrow"/>
          <w:b w:val="0"/>
          <w:sz w:val="20"/>
          <w:lang w:val="sk-SK"/>
        </w:rPr>
      </w:pPr>
    </w:p>
    <w:p w14:paraId="57FB7C64"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 xml:space="preserve">Nastopamo s podizvajalci </w:t>
      </w:r>
    </w:p>
    <w:p w14:paraId="65DFDF0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14:paraId="587BA2B9"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navesti deleža javnega naročila, ki ga izvaja, </w:t>
      </w:r>
    </w:p>
    <w:p w14:paraId="1A1E803B"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14:paraId="1F2A15ED"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14:paraId="2C97EB4F"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14:paraId="5B2AF0BE"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14:paraId="196287F6"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14:paraId="7406A129" w14:textId="77777777" w:rsidR="005A3343" w:rsidRPr="00E658AC" w:rsidRDefault="005A3343" w:rsidP="005A3343">
      <w:pPr>
        <w:pStyle w:val="BodyText1"/>
        <w:ind w:right="-1"/>
        <w:jc w:val="both"/>
        <w:rPr>
          <w:rFonts w:ascii="Arial Narrow" w:hAnsi="Arial Narrow"/>
          <w:b w:val="0"/>
          <w:sz w:val="20"/>
          <w:lang w:val="sk-SK"/>
        </w:rPr>
      </w:pPr>
    </w:p>
    <w:p w14:paraId="3D6195F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Seznanjeni smo z dejstvom, da ima naročnik, v primeru da ponudnik ne bo priglasil vseh podizvajalcev, iz tega razloga pravico krivdno odpovedati sklenjeno pogodbo, če nekdo ugotovi, da ponudnik nastopa s podizvajalci ali s podizvajalci, ki jih ponudnik ni priglasil.</w:t>
      </w:r>
    </w:p>
    <w:p w14:paraId="63C2BFC7" w14:textId="77777777" w:rsidR="005A3343" w:rsidRPr="00E658AC" w:rsidRDefault="005A3343" w:rsidP="005A3343">
      <w:pPr>
        <w:pStyle w:val="BodyText1"/>
        <w:ind w:right="-1"/>
        <w:rPr>
          <w:rFonts w:ascii="Arial Narrow" w:hAnsi="Arial Narrow"/>
          <w:b w:val="0"/>
          <w:sz w:val="20"/>
          <w:lang w:val="sk-SK"/>
        </w:rPr>
      </w:pPr>
    </w:p>
    <w:p w14:paraId="41442516" w14:textId="77777777" w:rsidR="005A3343" w:rsidRPr="00E658AC" w:rsidRDefault="005A3343" w:rsidP="005A3343">
      <w:pPr>
        <w:pStyle w:val="BodyText1"/>
        <w:ind w:right="-1"/>
        <w:rPr>
          <w:rFonts w:ascii="Arial Narrow" w:hAnsi="Arial Narrow"/>
          <w:b w:val="0"/>
          <w:sz w:val="20"/>
          <w:lang w:val="sk-SK"/>
        </w:rPr>
      </w:pPr>
    </w:p>
    <w:p w14:paraId="6E4F9721" w14:textId="77777777" w:rsidR="005A3343" w:rsidRPr="00E658AC" w:rsidRDefault="005A3343" w:rsidP="005A3343">
      <w:pPr>
        <w:pStyle w:val="BodyText1"/>
        <w:ind w:right="-1"/>
        <w:rPr>
          <w:rFonts w:ascii="Arial Narrow" w:hAnsi="Arial Narrow"/>
          <w:b w:val="0"/>
          <w:sz w:val="20"/>
          <w:lang w:val="sk-SK"/>
        </w:rPr>
      </w:pPr>
    </w:p>
    <w:p w14:paraId="7E65BA88" w14:textId="77777777" w:rsidR="00920815" w:rsidRDefault="00920815" w:rsidP="00920815">
      <w:pPr>
        <w:spacing w:line="240" w:lineRule="auto"/>
        <w:ind w:left="360" w:right="49"/>
        <w:rPr>
          <w:rFonts w:ascii="Arial Narrow" w:hAnsi="Arial Narrow"/>
          <w:b/>
          <w:i/>
          <w:szCs w:val="20"/>
        </w:rPr>
      </w:pPr>
    </w:p>
    <w:p w14:paraId="1FB1E2D4" w14:textId="77777777" w:rsidR="00367ED5" w:rsidRPr="00920815" w:rsidRDefault="00367ED5" w:rsidP="00E20F7B">
      <w:pPr>
        <w:pStyle w:val="Odstavekseznama"/>
        <w:spacing w:line="240" w:lineRule="auto"/>
        <w:ind w:left="4956" w:right="49"/>
        <w:contextualSpacing w:val="0"/>
        <w:rPr>
          <w:rFonts w:ascii="Arial Narrow" w:hAnsi="Arial Narrow"/>
          <w:szCs w:val="20"/>
        </w:rPr>
      </w:pPr>
    </w:p>
    <w:p w14:paraId="06579664" w14:textId="77777777" w:rsidR="00367ED5" w:rsidRPr="00543827" w:rsidRDefault="00367ED5" w:rsidP="00367ED5">
      <w:pPr>
        <w:jc w:val="right"/>
        <w:rPr>
          <w:rFonts w:ascii="Arial Narrow" w:hAnsi="Arial Narrow"/>
          <w:szCs w:val="20"/>
        </w:rPr>
      </w:pPr>
    </w:p>
    <w:p w14:paraId="693136B8" w14:textId="77777777" w:rsidR="008A5381" w:rsidRPr="00367ED5" w:rsidRDefault="00367ED5" w:rsidP="00192222">
      <w:pPr>
        <w:spacing w:line="240" w:lineRule="auto"/>
        <w:jc w:val="left"/>
        <w:rPr>
          <w:rFonts w:ascii="Arial Narrow" w:eastAsia="Times New Roman" w:hAnsi="Arial Narrow"/>
          <w:sz w:val="22"/>
          <w:szCs w:val="20"/>
          <w:lang w:eastAsia="sl-SI"/>
        </w:rPr>
      </w:pPr>
      <w:r>
        <w:rPr>
          <w:rFonts w:ascii="Arial Narrow" w:hAnsi="Arial Narrow"/>
        </w:rPr>
        <w:br w:type="page"/>
      </w:r>
    </w:p>
    <w:p w14:paraId="200D1A1F" w14:textId="77777777" w:rsidR="000C7BC5" w:rsidRDefault="000C7BC5" w:rsidP="007619CB">
      <w:pPr>
        <w:pStyle w:val="Odstavekseznama"/>
        <w:numPr>
          <w:ilvl w:val="0"/>
          <w:numId w:val="29"/>
        </w:numPr>
        <w:spacing w:line="240" w:lineRule="auto"/>
        <w:ind w:right="49"/>
        <w:contextualSpacing w:val="0"/>
        <w:jc w:val="center"/>
        <w:rPr>
          <w:rFonts w:ascii="Arial Narrow" w:hAnsi="Arial Narrow"/>
          <w:b/>
          <w:szCs w:val="20"/>
        </w:rPr>
      </w:pPr>
    </w:p>
    <w:p w14:paraId="31AFD29B" w14:textId="77777777" w:rsidR="000C7BC5" w:rsidRDefault="000C7BC5" w:rsidP="000C7BC5">
      <w:pPr>
        <w:rPr>
          <w:rFonts w:ascii="Arial Narrow" w:hAnsi="Arial Narrow"/>
          <w:b/>
          <w:szCs w:val="20"/>
        </w:rPr>
      </w:pPr>
    </w:p>
    <w:p w14:paraId="412F58C1" w14:textId="77777777" w:rsidR="000C7BC5" w:rsidRPr="00E658AC" w:rsidRDefault="000C7BC5" w:rsidP="000C7BC5">
      <w:pPr>
        <w:rPr>
          <w:rFonts w:ascii="Arial Narrow" w:hAnsi="Arial Narrow"/>
          <w:szCs w:val="20"/>
        </w:rPr>
      </w:pPr>
      <w:r w:rsidRPr="00E658AC">
        <w:rPr>
          <w:rFonts w:ascii="Arial Narrow" w:hAnsi="Arial Narrow"/>
          <w:b/>
          <w:szCs w:val="20"/>
        </w:rPr>
        <w:t>IZJAVA O IZPOLNJEVANJU TEHNIČNIH IN KADROVSKIH SPOSOBNOSTI – REFERENČNA LISTA</w:t>
      </w:r>
    </w:p>
    <w:p w14:paraId="506CB2CA" w14:textId="77777777" w:rsidR="000C7BC5" w:rsidRPr="00E658AC" w:rsidRDefault="000C7BC5" w:rsidP="000C7BC5">
      <w:pPr>
        <w:rPr>
          <w:rFonts w:ascii="Arial Narrow" w:hAnsi="Arial Narrow"/>
          <w:szCs w:val="20"/>
        </w:rPr>
      </w:pPr>
    </w:p>
    <w:p w14:paraId="7513BE94" w14:textId="77777777" w:rsidR="000C7BC5" w:rsidRPr="00D3601D" w:rsidRDefault="000C7BC5" w:rsidP="000C7BC5">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14:paraId="118333BF" w14:textId="77777777" w:rsidR="000C7BC5" w:rsidRPr="00D3601D" w:rsidRDefault="000C7BC5" w:rsidP="000C7BC5">
      <w:pPr>
        <w:rPr>
          <w:rFonts w:ascii="Arial Narrow" w:hAnsi="Arial Narrow"/>
          <w:sz w:val="22"/>
        </w:rPr>
      </w:pPr>
    </w:p>
    <w:p w14:paraId="7164E327" w14:textId="77777777" w:rsidR="000C7BC5" w:rsidRPr="00D3601D" w:rsidRDefault="000C7BC5" w:rsidP="000C7BC5">
      <w:pPr>
        <w:rPr>
          <w:rFonts w:ascii="Arial Narrow" w:hAnsi="Arial Narrow"/>
          <w:sz w:val="22"/>
        </w:rPr>
      </w:pPr>
    </w:p>
    <w:p w14:paraId="466B34EC" w14:textId="77777777" w:rsidR="000C7BC5" w:rsidRPr="007009DB" w:rsidRDefault="000C7BC5" w:rsidP="000C7BC5">
      <w:pPr>
        <w:rPr>
          <w:rFonts w:ascii="Arial Narrow" w:hAnsi="Arial Narrow"/>
          <w:szCs w:val="20"/>
        </w:rPr>
      </w:pPr>
      <w:r w:rsidRPr="007009DB">
        <w:rPr>
          <w:rFonts w:ascii="Arial Narrow" w:hAnsi="Arial Narrow"/>
          <w:szCs w:val="20"/>
        </w:rPr>
        <w:t>Ponudnik:</w:t>
      </w:r>
    </w:p>
    <w:p w14:paraId="19DA0EF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D7DBDC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BE73CA9"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10EFB68" w14:textId="77777777" w:rsidR="000C7BC5" w:rsidRPr="00C635F6" w:rsidRDefault="000C7BC5" w:rsidP="000C7BC5">
      <w:pPr>
        <w:rPr>
          <w:rFonts w:ascii="Arial Narrow" w:hAnsi="Arial Narrow"/>
          <w:szCs w:val="20"/>
        </w:rPr>
      </w:pPr>
    </w:p>
    <w:p w14:paraId="26CFA0B8" w14:textId="77777777" w:rsidR="000C7BC5" w:rsidRPr="007B08EC" w:rsidRDefault="000C7BC5" w:rsidP="000C7BC5">
      <w:pPr>
        <w:rPr>
          <w:rFonts w:ascii="Arial Narrow" w:hAnsi="Arial Narrow"/>
          <w:szCs w:val="20"/>
        </w:rPr>
      </w:pPr>
      <w:r w:rsidRPr="002E1444">
        <w:rPr>
          <w:rFonts w:ascii="Arial Narrow" w:hAnsi="Arial Narrow"/>
          <w:szCs w:val="20"/>
        </w:rPr>
        <w:t xml:space="preserve">V zvezi s prijavo na javni razpis štev. </w:t>
      </w:r>
      <w:r>
        <w:rPr>
          <w:rFonts w:ascii="Arial Narrow" w:hAnsi="Arial Narrow"/>
          <w:b/>
          <w:szCs w:val="20"/>
        </w:rPr>
        <w:t>JN-</w:t>
      </w:r>
      <w:r w:rsidR="00EC3BE8">
        <w:rPr>
          <w:rFonts w:ascii="Arial Narrow" w:hAnsi="Arial Narrow"/>
          <w:b/>
          <w:szCs w:val="20"/>
        </w:rPr>
        <w:t>30/2022</w:t>
      </w:r>
      <w:r w:rsidRPr="002E1444">
        <w:rPr>
          <w:rFonts w:ascii="Arial Narrow" w:hAnsi="Arial Narrow"/>
          <w:szCs w:val="20"/>
        </w:rPr>
        <w:t xml:space="preserve"> za </w:t>
      </w:r>
      <w:r>
        <w:rPr>
          <w:rFonts w:ascii="Arial Narrow" w:hAnsi="Arial Narrow"/>
          <w:szCs w:val="20"/>
        </w:rPr>
        <w:t xml:space="preserve">ZOBOZDRAVNIŠKI STOLI </w:t>
      </w:r>
      <w:r w:rsidRPr="002E1444">
        <w:rPr>
          <w:rFonts w:ascii="Arial Narrow" w:hAnsi="Arial Narrow"/>
          <w:szCs w:val="20"/>
        </w:rPr>
        <w:t>izjavljamo</w:t>
      </w:r>
    </w:p>
    <w:p w14:paraId="065587D1" w14:textId="77777777" w:rsidR="000C7BC5" w:rsidRDefault="000C7BC5" w:rsidP="000C7BC5">
      <w:pPr>
        <w:pStyle w:val="Naslov1"/>
        <w:numPr>
          <w:ilvl w:val="0"/>
          <w:numId w:val="0"/>
        </w:numPr>
        <w:ind w:left="357"/>
        <w:rPr>
          <w:b w:val="0"/>
          <w:caps w:val="0"/>
          <w:sz w:val="20"/>
          <w:szCs w:val="20"/>
        </w:rPr>
      </w:pPr>
      <w:r>
        <w:rPr>
          <w:b w:val="0"/>
          <w:caps w:val="0"/>
          <w:sz w:val="20"/>
          <w:szCs w:val="20"/>
        </w:rPr>
        <w:t>Izjavljamo, da smo</w:t>
      </w:r>
      <w:r w:rsidRPr="00265151">
        <w:rPr>
          <w:b w:val="0"/>
          <w:caps w:val="0"/>
          <w:sz w:val="20"/>
          <w:szCs w:val="20"/>
        </w:rPr>
        <w:t xml:space="preserve"> v zadnjih treh letih, šteto od dneva objave obvestila o tem naročilu na portalu javnih naročil, uspešno,</w:t>
      </w:r>
      <w:r w:rsidRPr="00265151">
        <w:rPr>
          <w:b w:val="0"/>
          <w:sz w:val="20"/>
          <w:szCs w:val="20"/>
        </w:rPr>
        <w:t xml:space="preserve"> </w:t>
      </w:r>
      <w:r w:rsidRPr="00265151">
        <w:rPr>
          <w:b w:val="0"/>
          <w:caps w:val="0"/>
          <w:sz w:val="20"/>
          <w:szCs w:val="20"/>
        </w:rPr>
        <w:t>kvalitetno, strokovno, pravilno ter v pogodbenih rokih opravil</w:t>
      </w:r>
      <w:r>
        <w:rPr>
          <w:b w:val="0"/>
          <w:caps w:val="0"/>
          <w:sz w:val="20"/>
          <w:szCs w:val="20"/>
        </w:rPr>
        <w:t>:</w:t>
      </w:r>
    </w:p>
    <w:p w14:paraId="1A480FA8" w14:textId="77777777" w:rsidR="000C7BC5" w:rsidRPr="007B08EC" w:rsidRDefault="000C7BC5" w:rsidP="007619CB">
      <w:pPr>
        <w:pStyle w:val="Odstavekseznama"/>
        <w:numPr>
          <w:ilvl w:val="3"/>
          <w:numId w:val="17"/>
        </w:numPr>
        <w:rPr>
          <w:rFonts w:ascii="Arial Narrow" w:hAnsi="Arial Narrow"/>
          <w:szCs w:val="20"/>
        </w:rPr>
      </w:pPr>
      <w:r w:rsidRPr="007B08EC">
        <w:rPr>
          <w:rFonts w:ascii="Arial Narrow" w:hAnsi="Arial Narrow"/>
          <w:szCs w:val="20"/>
        </w:rPr>
        <w:t>sklop:</w:t>
      </w:r>
    </w:p>
    <w:p w14:paraId="598D5262" w14:textId="1B618D0F" w:rsidR="000C7BC5" w:rsidRDefault="0018730B" w:rsidP="007619CB">
      <w:pPr>
        <w:pStyle w:val="Naslov1"/>
        <w:numPr>
          <w:ilvl w:val="0"/>
          <w:numId w:val="25"/>
        </w:numPr>
        <w:rPr>
          <w:b w:val="0"/>
          <w:caps w:val="0"/>
          <w:sz w:val="20"/>
          <w:szCs w:val="20"/>
        </w:rPr>
      </w:pPr>
      <w:r>
        <w:rPr>
          <w:b w:val="0"/>
          <w:caps w:val="0"/>
          <w:sz w:val="20"/>
          <w:szCs w:val="20"/>
        </w:rPr>
        <w:t>v zadnjih treh letih (</w:t>
      </w:r>
      <w:r w:rsidR="000D5E61">
        <w:rPr>
          <w:b w:val="0"/>
          <w:caps w:val="0"/>
          <w:sz w:val="20"/>
          <w:szCs w:val="20"/>
        </w:rPr>
        <w:t>2020</w:t>
      </w:r>
      <w:r>
        <w:rPr>
          <w:b w:val="0"/>
          <w:caps w:val="0"/>
          <w:sz w:val="20"/>
          <w:szCs w:val="20"/>
        </w:rPr>
        <w:t>,202</w:t>
      </w:r>
      <w:r w:rsidR="000D5E61">
        <w:rPr>
          <w:b w:val="0"/>
          <w:caps w:val="0"/>
          <w:sz w:val="20"/>
          <w:szCs w:val="20"/>
        </w:rPr>
        <w:t>1</w:t>
      </w:r>
      <w:r>
        <w:rPr>
          <w:b w:val="0"/>
          <w:caps w:val="0"/>
          <w:sz w:val="20"/>
          <w:szCs w:val="20"/>
        </w:rPr>
        <w:t xml:space="preserve">,2022) </w:t>
      </w:r>
      <w:r w:rsidR="000C7BC5">
        <w:rPr>
          <w:b w:val="0"/>
          <w:caps w:val="0"/>
          <w:sz w:val="20"/>
          <w:szCs w:val="20"/>
        </w:rPr>
        <w:t xml:space="preserve">dobavo skupaj </w:t>
      </w:r>
      <w:r w:rsidRPr="0018730B">
        <w:rPr>
          <w:b w:val="0"/>
          <w:caps w:val="0"/>
          <w:sz w:val="20"/>
          <w:szCs w:val="20"/>
        </w:rPr>
        <w:t>3</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sidRPr="00803982">
        <w:rPr>
          <w:b w:val="0"/>
          <w:caps w:val="0"/>
          <w:strike/>
          <w:color w:val="FF0000"/>
          <w:sz w:val="20"/>
          <w:szCs w:val="20"/>
        </w:rPr>
        <w:t>ta</w:t>
      </w:r>
      <w:r w:rsidR="00803982" w:rsidRPr="00803982">
        <w:rPr>
          <w:b w:val="0"/>
          <w:caps w:val="0"/>
          <w:color w:val="FF0000"/>
          <w:sz w:val="20"/>
          <w:szCs w:val="20"/>
        </w:rPr>
        <w:t xml:space="preserve"> tip stola</w:t>
      </w:r>
      <w:r w:rsidR="000C7BC5">
        <w:rPr>
          <w:b w:val="0"/>
          <w:caps w:val="0"/>
          <w:sz w:val="20"/>
          <w:szCs w:val="20"/>
        </w:rPr>
        <w:t>, ki je predmet javnega naročila,</w:t>
      </w:r>
      <w:r w:rsidR="000C7BC5" w:rsidRPr="00265151">
        <w:rPr>
          <w:b w:val="0"/>
          <w:caps w:val="0"/>
          <w:sz w:val="20"/>
          <w:szCs w:val="20"/>
        </w:rPr>
        <w:t xml:space="preserve"> za vsaj </w:t>
      </w:r>
      <w:r>
        <w:rPr>
          <w:b w:val="0"/>
          <w:caps w:val="0"/>
          <w:sz w:val="20"/>
          <w:szCs w:val="20"/>
        </w:rPr>
        <w:t>tri</w:t>
      </w:r>
      <w:r w:rsidR="000C7BC5" w:rsidRPr="00265151">
        <w:rPr>
          <w:b w:val="0"/>
          <w:caps w:val="0"/>
          <w:sz w:val="20"/>
          <w:szCs w:val="20"/>
        </w:rPr>
        <w:t xml:space="preserve"> </w:t>
      </w:r>
      <w:r w:rsidR="000C7BC5">
        <w:rPr>
          <w:b w:val="0"/>
          <w:caps w:val="0"/>
          <w:sz w:val="20"/>
          <w:szCs w:val="20"/>
        </w:rPr>
        <w:t>različn</w:t>
      </w:r>
      <w:r>
        <w:rPr>
          <w:b w:val="0"/>
          <w:caps w:val="0"/>
          <w:sz w:val="20"/>
          <w:szCs w:val="20"/>
        </w:rPr>
        <w:t>e</w:t>
      </w:r>
      <w:r w:rsidR="000C7BC5">
        <w:rPr>
          <w:b w:val="0"/>
          <w:caps w:val="0"/>
          <w:sz w:val="20"/>
          <w:szCs w:val="20"/>
        </w:rPr>
        <w:t xml:space="preserve"> </w:t>
      </w:r>
      <w:r w:rsidR="000C7BC5" w:rsidRPr="00265151">
        <w:rPr>
          <w:b w:val="0"/>
          <w:caps w:val="0"/>
          <w:sz w:val="20"/>
          <w:szCs w:val="20"/>
        </w:rPr>
        <w:t>kupc</w:t>
      </w:r>
      <w:r>
        <w:rPr>
          <w:b w:val="0"/>
          <w:caps w:val="0"/>
          <w:sz w:val="20"/>
          <w:szCs w:val="20"/>
        </w:rPr>
        <w:t>e</w:t>
      </w:r>
      <w:r w:rsidR="000C7BC5">
        <w:rPr>
          <w:b w:val="0"/>
          <w:caps w:val="0"/>
          <w:sz w:val="20"/>
          <w:szCs w:val="20"/>
        </w:rPr>
        <w:t xml:space="preserve"> in</w:t>
      </w:r>
    </w:p>
    <w:p w14:paraId="1D9E55D7"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1024DB5"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5E4FE395" w14:textId="1B5FB821"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xml:space="preserve">. </w:t>
            </w:r>
            <w:r w:rsidR="0018730B" w:rsidRPr="00C635F6">
              <w:rPr>
                <w:rFonts w:ascii="Arial Narrow" w:hAnsi="Arial Narrow"/>
                <w:szCs w:val="20"/>
              </w:rPr>
              <w:t>Š</w:t>
            </w:r>
            <w:r w:rsidRPr="00C635F6">
              <w:rPr>
                <w:rFonts w:ascii="Arial Narrow" w:hAnsi="Arial Narrow"/>
                <w:szCs w:val="20"/>
              </w:rPr>
              <w:t>t.</w:t>
            </w:r>
          </w:p>
        </w:tc>
        <w:tc>
          <w:tcPr>
            <w:tcW w:w="3402" w:type="dxa"/>
            <w:tcBorders>
              <w:top w:val="single" w:sz="4" w:space="0" w:color="auto"/>
              <w:left w:val="single" w:sz="4" w:space="0" w:color="auto"/>
              <w:bottom w:val="single" w:sz="4" w:space="0" w:color="auto"/>
              <w:right w:val="single" w:sz="4" w:space="0" w:color="auto"/>
            </w:tcBorders>
            <w:vAlign w:val="center"/>
          </w:tcPr>
          <w:p w14:paraId="39DABA1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7222B4C"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14E3D0C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02CC8DA1"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C62033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57228237" w14:textId="77777777" w:rsidR="000C7BC5" w:rsidRDefault="000C7BC5" w:rsidP="006620B6">
            <w:pPr>
              <w:pStyle w:val="Noga"/>
              <w:tabs>
                <w:tab w:val="clear" w:pos="4536"/>
                <w:tab w:val="clear" w:pos="9072"/>
              </w:tabs>
              <w:jc w:val="center"/>
              <w:rPr>
                <w:rFonts w:ascii="Arial Narrow" w:hAnsi="Arial Narrow"/>
                <w:szCs w:val="20"/>
              </w:rPr>
            </w:pPr>
          </w:p>
          <w:p w14:paraId="61EA6719" w14:textId="77777777" w:rsidR="000C7BC5" w:rsidRDefault="000C7BC5" w:rsidP="006620B6">
            <w:pPr>
              <w:pStyle w:val="Noga"/>
              <w:tabs>
                <w:tab w:val="clear" w:pos="4536"/>
                <w:tab w:val="clear" w:pos="9072"/>
              </w:tabs>
              <w:jc w:val="center"/>
              <w:rPr>
                <w:rFonts w:ascii="Arial Narrow" w:hAnsi="Arial Narrow"/>
                <w:szCs w:val="20"/>
              </w:rPr>
            </w:pPr>
          </w:p>
          <w:p w14:paraId="788212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6C1F9AA2" w14:textId="77777777" w:rsidTr="006620B6">
        <w:tc>
          <w:tcPr>
            <w:tcW w:w="567" w:type="dxa"/>
            <w:tcBorders>
              <w:top w:val="single" w:sz="4" w:space="0" w:color="auto"/>
              <w:left w:val="single" w:sz="4" w:space="0" w:color="auto"/>
              <w:bottom w:val="single" w:sz="4" w:space="0" w:color="auto"/>
              <w:right w:val="single" w:sz="4" w:space="0" w:color="auto"/>
            </w:tcBorders>
          </w:tcPr>
          <w:p w14:paraId="406BDE5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053E65D0"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45D48FBD" w14:textId="77777777" w:rsidR="000C7BC5" w:rsidRPr="00C635F6" w:rsidRDefault="000C7BC5" w:rsidP="006620B6">
            <w:pPr>
              <w:pStyle w:val="Noga"/>
              <w:tabs>
                <w:tab w:val="clear" w:pos="4536"/>
                <w:tab w:val="clear" w:pos="9072"/>
              </w:tabs>
              <w:rPr>
                <w:rFonts w:ascii="Arial Narrow" w:hAnsi="Arial Narrow"/>
                <w:szCs w:val="20"/>
              </w:rPr>
            </w:pPr>
          </w:p>
          <w:p w14:paraId="069B21D3"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86D5F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E89AFB"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048E8F64"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4672E02C" w14:textId="77777777" w:rsidTr="006620B6">
        <w:tc>
          <w:tcPr>
            <w:tcW w:w="567" w:type="dxa"/>
            <w:tcBorders>
              <w:top w:val="single" w:sz="4" w:space="0" w:color="auto"/>
              <w:left w:val="single" w:sz="4" w:space="0" w:color="auto"/>
              <w:bottom w:val="single" w:sz="4" w:space="0" w:color="auto"/>
              <w:right w:val="single" w:sz="4" w:space="0" w:color="auto"/>
            </w:tcBorders>
          </w:tcPr>
          <w:p w14:paraId="137C38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1F94609C"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1A4B1365" w14:textId="77777777" w:rsidR="000C7BC5" w:rsidRPr="00C635F6" w:rsidRDefault="000C7BC5" w:rsidP="006620B6">
            <w:pPr>
              <w:pStyle w:val="Noga"/>
              <w:tabs>
                <w:tab w:val="clear" w:pos="4536"/>
                <w:tab w:val="clear" w:pos="9072"/>
              </w:tabs>
              <w:rPr>
                <w:rFonts w:ascii="Arial Narrow" w:hAnsi="Arial Narrow"/>
                <w:szCs w:val="20"/>
              </w:rPr>
            </w:pPr>
          </w:p>
          <w:p w14:paraId="4D33D18C"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7FAC91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B0254E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337FBC98" w14:textId="77777777" w:rsidR="000C7BC5" w:rsidRPr="00C635F6" w:rsidRDefault="000C7BC5" w:rsidP="006620B6">
            <w:pPr>
              <w:pStyle w:val="Noga"/>
              <w:tabs>
                <w:tab w:val="clear" w:pos="4536"/>
                <w:tab w:val="clear" w:pos="9072"/>
              </w:tabs>
              <w:rPr>
                <w:rFonts w:ascii="Arial Narrow" w:hAnsi="Arial Narrow"/>
                <w:szCs w:val="20"/>
              </w:rPr>
            </w:pPr>
          </w:p>
        </w:tc>
      </w:tr>
      <w:tr w:rsidR="0018730B" w:rsidRPr="00C635F6" w14:paraId="14A813B6" w14:textId="77777777" w:rsidTr="006620B6">
        <w:tc>
          <w:tcPr>
            <w:tcW w:w="567" w:type="dxa"/>
            <w:tcBorders>
              <w:top w:val="single" w:sz="4" w:space="0" w:color="auto"/>
              <w:left w:val="single" w:sz="4" w:space="0" w:color="auto"/>
              <w:bottom w:val="single" w:sz="4" w:space="0" w:color="auto"/>
              <w:right w:val="single" w:sz="4" w:space="0" w:color="auto"/>
            </w:tcBorders>
          </w:tcPr>
          <w:p w14:paraId="026F141A" w14:textId="77777777" w:rsidR="0018730B" w:rsidRDefault="0018730B" w:rsidP="006620B6">
            <w:pPr>
              <w:pStyle w:val="Noga"/>
              <w:tabs>
                <w:tab w:val="clear" w:pos="4536"/>
                <w:tab w:val="clear" w:pos="9072"/>
              </w:tabs>
              <w:jc w:val="center"/>
              <w:rPr>
                <w:rFonts w:ascii="Arial Narrow" w:hAnsi="Arial Narrow"/>
                <w:szCs w:val="20"/>
              </w:rPr>
            </w:pPr>
            <w:r>
              <w:rPr>
                <w:rFonts w:ascii="Arial Narrow" w:hAnsi="Arial Narrow"/>
                <w:szCs w:val="20"/>
              </w:rPr>
              <w:t>3</w:t>
            </w:r>
          </w:p>
          <w:p w14:paraId="4E1024FB" w14:textId="42278D93" w:rsidR="0018730B" w:rsidRPr="00C635F6" w:rsidRDefault="0018730B"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C6784F4"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64615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7F6A171" w14:textId="77777777" w:rsidR="0018730B" w:rsidRPr="00C635F6" w:rsidRDefault="0018730B"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B9C424B" w14:textId="77777777" w:rsidR="0018730B" w:rsidRPr="00C635F6" w:rsidRDefault="0018730B" w:rsidP="006620B6">
            <w:pPr>
              <w:pStyle w:val="Noga"/>
              <w:tabs>
                <w:tab w:val="clear" w:pos="4536"/>
                <w:tab w:val="clear" w:pos="9072"/>
              </w:tabs>
              <w:rPr>
                <w:rFonts w:ascii="Arial Narrow" w:hAnsi="Arial Narrow"/>
                <w:szCs w:val="20"/>
              </w:rPr>
            </w:pPr>
          </w:p>
        </w:tc>
      </w:tr>
    </w:tbl>
    <w:p w14:paraId="400EC05E" w14:textId="77777777" w:rsidR="000C7BC5" w:rsidRPr="00D3601D" w:rsidRDefault="000C7BC5" w:rsidP="000C7BC5">
      <w:pPr>
        <w:rPr>
          <w:rFonts w:ascii="Arial Narrow" w:hAnsi="Arial Narrow"/>
          <w:sz w:val="22"/>
        </w:rPr>
      </w:pPr>
    </w:p>
    <w:p w14:paraId="10F69B76" w14:textId="77777777" w:rsidR="000C7BC5" w:rsidRPr="00D3601D" w:rsidRDefault="000C7BC5" w:rsidP="000C7BC5">
      <w:pPr>
        <w:pStyle w:val="Noga"/>
        <w:tabs>
          <w:tab w:val="clear" w:pos="4536"/>
          <w:tab w:val="clear" w:pos="9072"/>
        </w:tabs>
        <w:rPr>
          <w:rFonts w:ascii="Arial Narrow" w:hAnsi="Arial Narrow"/>
        </w:rPr>
      </w:pPr>
    </w:p>
    <w:p w14:paraId="5FB6B204" w14:textId="0484431F"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Pr>
          <w:rFonts w:ascii="Arial Narrow" w:hAnsi="Arial Narrow"/>
        </w:rPr>
        <w:t>tremi</w:t>
      </w:r>
      <w:r>
        <w:rPr>
          <w:rFonts w:ascii="Arial Narrow" w:hAnsi="Arial Narrow"/>
        </w:rPr>
        <w:t xml:space="preserve"> serviserjem, ki </w:t>
      </w:r>
      <w:r w:rsidR="0018730B">
        <w:rPr>
          <w:rFonts w:ascii="Arial Narrow" w:hAnsi="Arial Narrow"/>
        </w:rPr>
        <w:t>jih</w:t>
      </w:r>
      <w:r>
        <w:rPr>
          <w:rFonts w:ascii="Arial Narrow" w:hAnsi="Arial Narrow"/>
        </w:rPr>
        <w:t xml:space="preserve"> poimensko navede kot izvajalce popravil, servisov in dezinfekcije zadevnega javnega naročila in ima ustrezen certifikat</w:t>
      </w:r>
    </w:p>
    <w:p w14:paraId="7ED82D79"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4CAA6FFC"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6557BFC"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5882444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882D1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6DAFF169"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11CD3BA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tcPr>
          <w:p w14:paraId="0975A4AD" w14:textId="77777777" w:rsidR="000C7BC5" w:rsidRDefault="000C7BC5" w:rsidP="006620B6">
            <w:pPr>
              <w:pStyle w:val="Noga"/>
              <w:tabs>
                <w:tab w:val="clear" w:pos="4536"/>
                <w:tab w:val="clear" w:pos="9072"/>
              </w:tabs>
              <w:jc w:val="center"/>
              <w:rPr>
                <w:rFonts w:ascii="Arial Narrow" w:hAnsi="Arial Narrow"/>
                <w:szCs w:val="20"/>
              </w:rPr>
            </w:pPr>
          </w:p>
          <w:p w14:paraId="013B26C4" w14:textId="77777777" w:rsidR="000C7BC5" w:rsidRDefault="000C7BC5" w:rsidP="006620B6">
            <w:pPr>
              <w:pStyle w:val="Noga"/>
              <w:tabs>
                <w:tab w:val="clear" w:pos="4536"/>
                <w:tab w:val="clear" w:pos="9072"/>
              </w:tabs>
              <w:jc w:val="center"/>
              <w:rPr>
                <w:rFonts w:ascii="Arial Narrow" w:hAnsi="Arial Narrow"/>
                <w:szCs w:val="20"/>
              </w:rPr>
            </w:pPr>
          </w:p>
          <w:p w14:paraId="554ADD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34160AD6"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Pr>
                <w:rFonts w:ascii="Arial Narrow" w:hAnsi="Arial Narrow"/>
                <w:szCs w:val="20"/>
              </w:rPr>
              <w:t>Cetrifikat</w:t>
            </w:r>
            <w:proofErr w:type="spellEnd"/>
          </w:p>
        </w:tc>
      </w:tr>
      <w:tr w:rsidR="000C7BC5" w:rsidRPr="00C635F6" w14:paraId="5C05426C" w14:textId="77777777" w:rsidTr="006620B6">
        <w:tc>
          <w:tcPr>
            <w:tcW w:w="567" w:type="dxa"/>
            <w:tcBorders>
              <w:top w:val="single" w:sz="4" w:space="0" w:color="auto"/>
              <w:left w:val="single" w:sz="4" w:space="0" w:color="auto"/>
              <w:bottom w:val="single" w:sz="4" w:space="0" w:color="auto"/>
              <w:right w:val="single" w:sz="4" w:space="0" w:color="auto"/>
            </w:tcBorders>
          </w:tcPr>
          <w:p w14:paraId="4196F1E2"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6CA550D"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B2DA76B" w14:textId="77777777" w:rsidR="000C7BC5" w:rsidRPr="00C635F6" w:rsidRDefault="000C7BC5" w:rsidP="006620B6">
            <w:pPr>
              <w:pStyle w:val="Noga"/>
              <w:tabs>
                <w:tab w:val="clear" w:pos="4536"/>
                <w:tab w:val="clear" w:pos="9072"/>
              </w:tabs>
              <w:rPr>
                <w:rFonts w:ascii="Arial Narrow" w:hAnsi="Arial Narrow"/>
                <w:szCs w:val="20"/>
              </w:rPr>
            </w:pPr>
          </w:p>
          <w:p w14:paraId="117C899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1B737E6"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CE86ECA"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BEEF528" w14:textId="77777777" w:rsidR="000C7BC5" w:rsidRDefault="000C7BC5" w:rsidP="006620B6">
            <w:pPr>
              <w:pStyle w:val="Noga"/>
              <w:tabs>
                <w:tab w:val="clear" w:pos="4536"/>
                <w:tab w:val="clear" w:pos="9072"/>
              </w:tabs>
              <w:rPr>
                <w:rFonts w:ascii="Arial Narrow" w:hAnsi="Arial Narrow"/>
                <w:szCs w:val="20"/>
              </w:rPr>
            </w:pPr>
          </w:p>
          <w:p w14:paraId="393FB4BB"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0B7B9BCD" w14:textId="77777777" w:rsidTr="006620B6">
        <w:tc>
          <w:tcPr>
            <w:tcW w:w="567" w:type="dxa"/>
            <w:tcBorders>
              <w:top w:val="single" w:sz="4" w:space="0" w:color="auto"/>
              <w:left w:val="single" w:sz="4" w:space="0" w:color="auto"/>
              <w:bottom w:val="single" w:sz="4" w:space="0" w:color="auto"/>
              <w:right w:val="single" w:sz="4" w:space="0" w:color="auto"/>
            </w:tcBorders>
          </w:tcPr>
          <w:p w14:paraId="50D216E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26C67F4E"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80E9AD2" w14:textId="77777777" w:rsidR="000C7BC5" w:rsidRPr="00C635F6" w:rsidRDefault="000C7BC5" w:rsidP="006620B6">
            <w:pPr>
              <w:pStyle w:val="Noga"/>
              <w:tabs>
                <w:tab w:val="clear" w:pos="4536"/>
                <w:tab w:val="clear" w:pos="9072"/>
              </w:tabs>
              <w:rPr>
                <w:rFonts w:ascii="Arial Narrow" w:hAnsi="Arial Narrow"/>
                <w:szCs w:val="20"/>
              </w:rPr>
            </w:pPr>
          </w:p>
          <w:p w14:paraId="535628B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B6466FF"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D003C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82EAE08" w14:textId="77777777" w:rsidR="000C7BC5" w:rsidRDefault="000C7BC5" w:rsidP="006620B6">
            <w:pPr>
              <w:pStyle w:val="Noga"/>
              <w:tabs>
                <w:tab w:val="clear" w:pos="4536"/>
                <w:tab w:val="clear" w:pos="9072"/>
              </w:tabs>
              <w:rPr>
                <w:rFonts w:ascii="Arial Narrow" w:hAnsi="Arial Narrow"/>
                <w:szCs w:val="20"/>
              </w:rPr>
            </w:pPr>
          </w:p>
          <w:p w14:paraId="11D74B97"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56F5D2D7" w14:textId="77777777" w:rsidTr="006620B6">
        <w:tc>
          <w:tcPr>
            <w:tcW w:w="567" w:type="dxa"/>
            <w:tcBorders>
              <w:top w:val="single" w:sz="4" w:space="0" w:color="auto"/>
              <w:left w:val="single" w:sz="4" w:space="0" w:color="auto"/>
              <w:bottom w:val="single" w:sz="4" w:space="0" w:color="auto"/>
              <w:right w:val="single" w:sz="4" w:space="0" w:color="auto"/>
            </w:tcBorders>
          </w:tcPr>
          <w:p w14:paraId="2014C6F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820B9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A6FEB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29DDACA"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CDF4F1F" w14:textId="610FA1B9" w:rsidR="000C7BC5" w:rsidRDefault="000C7BC5" w:rsidP="006620B6">
            <w:pPr>
              <w:pStyle w:val="Noga"/>
              <w:tabs>
                <w:tab w:val="clear" w:pos="4536"/>
                <w:tab w:val="clear" w:pos="9072"/>
              </w:tabs>
              <w:rPr>
                <w:rFonts w:ascii="Arial Narrow" w:hAnsi="Arial Narrow"/>
                <w:szCs w:val="20"/>
              </w:rPr>
            </w:pPr>
          </w:p>
          <w:p w14:paraId="2FBC2F84" w14:textId="1168D268" w:rsidR="0018730B" w:rsidRDefault="0018730B" w:rsidP="0018730B">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p w14:paraId="4DEB4D00" w14:textId="77777777" w:rsidR="000C7BC5" w:rsidRPr="00C635F6" w:rsidRDefault="000C7BC5" w:rsidP="006620B6">
            <w:pPr>
              <w:pStyle w:val="Noga"/>
              <w:tabs>
                <w:tab w:val="clear" w:pos="4536"/>
                <w:tab w:val="clear" w:pos="9072"/>
              </w:tabs>
              <w:rPr>
                <w:rFonts w:ascii="Arial Narrow" w:hAnsi="Arial Narrow"/>
                <w:szCs w:val="20"/>
              </w:rPr>
            </w:pPr>
          </w:p>
        </w:tc>
      </w:tr>
    </w:tbl>
    <w:p w14:paraId="2FA653C7" w14:textId="20A796AF" w:rsidR="000C7BC5" w:rsidRDefault="000C7BC5" w:rsidP="000C7BC5"/>
    <w:p w14:paraId="61A4F0B9" w14:textId="0FB3E1C5" w:rsidR="0018730B" w:rsidRDefault="0018730B" w:rsidP="000C7BC5"/>
    <w:p w14:paraId="02E90003" w14:textId="3FB22478" w:rsidR="0018730B" w:rsidRDefault="0018730B" w:rsidP="000C7BC5"/>
    <w:p w14:paraId="302DDDF9" w14:textId="6AA963C9" w:rsidR="0018730B" w:rsidRDefault="0018730B" w:rsidP="000C7BC5"/>
    <w:p w14:paraId="7F65F70C" w14:textId="77777777" w:rsidR="0018730B" w:rsidRDefault="0018730B" w:rsidP="000C7BC5"/>
    <w:p w14:paraId="1AE8D2AF" w14:textId="556424BD" w:rsidR="000C7BC5" w:rsidRPr="0018730B" w:rsidRDefault="000C7BC5" w:rsidP="0018730B">
      <w:pPr>
        <w:pStyle w:val="Odstavekseznama"/>
        <w:numPr>
          <w:ilvl w:val="3"/>
          <w:numId w:val="17"/>
        </w:numPr>
        <w:rPr>
          <w:rFonts w:ascii="Arial Narrow" w:hAnsi="Arial Narrow"/>
        </w:rPr>
      </w:pPr>
      <w:r w:rsidRPr="0018730B">
        <w:rPr>
          <w:rFonts w:ascii="Arial Narrow" w:hAnsi="Arial Narrow"/>
        </w:rPr>
        <w:lastRenderedPageBreak/>
        <w:t xml:space="preserve">sklop: </w:t>
      </w:r>
    </w:p>
    <w:p w14:paraId="70E751CC" w14:textId="5FF1FABA" w:rsidR="000C7BC5" w:rsidRDefault="0018730B" w:rsidP="007619CB">
      <w:pPr>
        <w:pStyle w:val="Naslov1"/>
        <w:numPr>
          <w:ilvl w:val="0"/>
          <w:numId w:val="25"/>
        </w:numPr>
        <w:rPr>
          <w:b w:val="0"/>
          <w:caps w:val="0"/>
          <w:sz w:val="20"/>
          <w:szCs w:val="20"/>
        </w:rPr>
      </w:pPr>
      <w:bookmarkStart w:id="17" w:name="_Hlk121337771"/>
      <w:r>
        <w:rPr>
          <w:b w:val="0"/>
          <w:caps w:val="0"/>
          <w:sz w:val="20"/>
          <w:szCs w:val="20"/>
        </w:rPr>
        <w:t>v zadnjih treh letih (20</w:t>
      </w:r>
      <w:r w:rsidR="000D5E61">
        <w:rPr>
          <w:b w:val="0"/>
          <w:caps w:val="0"/>
          <w:sz w:val="20"/>
          <w:szCs w:val="20"/>
        </w:rPr>
        <w:t>20</w:t>
      </w:r>
      <w:r>
        <w:rPr>
          <w:b w:val="0"/>
          <w:caps w:val="0"/>
          <w:sz w:val="20"/>
          <w:szCs w:val="20"/>
        </w:rPr>
        <w:t>,202</w:t>
      </w:r>
      <w:r w:rsidR="000D5E61">
        <w:rPr>
          <w:b w:val="0"/>
          <w:caps w:val="0"/>
          <w:sz w:val="20"/>
          <w:szCs w:val="20"/>
        </w:rPr>
        <w:t>1</w:t>
      </w:r>
      <w:r>
        <w:rPr>
          <w:b w:val="0"/>
          <w:caps w:val="0"/>
          <w:sz w:val="20"/>
          <w:szCs w:val="20"/>
        </w:rPr>
        <w:t xml:space="preserve">,2022) je opravil </w:t>
      </w:r>
      <w:r w:rsidR="000C7BC5">
        <w:rPr>
          <w:b w:val="0"/>
          <w:caps w:val="0"/>
          <w:sz w:val="20"/>
          <w:szCs w:val="20"/>
        </w:rPr>
        <w:t xml:space="preserve">dobavo skupaj </w:t>
      </w:r>
      <w:r w:rsidRPr="0018730B">
        <w:rPr>
          <w:b w:val="0"/>
          <w:caps w:val="0"/>
          <w:sz w:val="20"/>
          <w:szCs w:val="20"/>
        </w:rPr>
        <w:t>7</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sidRPr="00803982">
        <w:rPr>
          <w:b w:val="0"/>
          <w:caps w:val="0"/>
          <w:strike/>
          <w:color w:val="FF0000"/>
          <w:sz w:val="20"/>
          <w:szCs w:val="20"/>
        </w:rPr>
        <w:t>ta</w:t>
      </w:r>
      <w:r w:rsidR="00803982" w:rsidRPr="00803982">
        <w:rPr>
          <w:b w:val="0"/>
          <w:caps w:val="0"/>
          <w:color w:val="FF0000"/>
          <w:sz w:val="20"/>
          <w:szCs w:val="20"/>
        </w:rPr>
        <w:t xml:space="preserve"> tip stola</w:t>
      </w:r>
      <w:r w:rsidR="000C7BC5">
        <w:rPr>
          <w:b w:val="0"/>
          <w:caps w:val="0"/>
          <w:sz w:val="20"/>
          <w:szCs w:val="20"/>
        </w:rPr>
        <w:t>, ki je predmet javnega naročila,</w:t>
      </w:r>
      <w:r w:rsidR="000C7BC5" w:rsidRPr="00265151">
        <w:rPr>
          <w:b w:val="0"/>
          <w:caps w:val="0"/>
          <w:sz w:val="20"/>
          <w:szCs w:val="20"/>
        </w:rPr>
        <w:t xml:space="preserve"> za vsaj </w:t>
      </w:r>
      <w:r w:rsidR="000C7BC5">
        <w:rPr>
          <w:b w:val="0"/>
          <w:caps w:val="0"/>
          <w:sz w:val="20"/>
          <w:szCs w:val="20"/>
        </w:rPr>
        <w:t>tri</w:t>
      </w:r>
      <w:r w:rsidR="000C7BC5" w:rsidRPr="00265151">
        <w:rPr>
          <w:b w:val="0"/>
          <w:caps w:val="0"/>
          <w:sz w:val="20"/>
          <w:szCs w:val="20"/>
        </w:rPr>
        <w:t xml:space="preserve"> </w:t>
      </w:r>
      <w:r w:rsidR="000C7BC5">
        <w:rPr>
          <w:b w:val="0"/>
          <w:caps w:val="0"/>
          <w:sz w:val="20"/>
          <w:szCs w:val="20"/>
        </w:rPr>
        <w:t xml:space="preserve">različne </w:t>
      </w:r>
      <w:r w:rsidR="000C7BC5" w:rsidRPr="00265151">
        <w:rPr>
          <w:b w:val="0"/>
          <w:caps w:val="0"/>
          <w:sz w:val="20"/>
          <w:szCs w:val="20"/>
        </w:rPr>
        <w:t>kupc</w:t>
      </w:r>
      <w:r w:rsidR="000C7BC5">
        <w:rPr>
          <w:b w:val="0"/>
          <w:caps w:val="0"/>
          <w:sz w:val="20"/>
          <w:szCs w:val="20"/>
        </w:rPr>
        <w:t xml:space="preserve">e </w:t>
      </w:r>
      <w:bookmarkEnd w:id="17"/>
      <w:r w:rsidR="000C7BC5">
        <w:rPr>
          <w:b w:val="0"/>
          <w:caps w:val="0"/>
          <w:sz w:val="20"/>
          <w:szCs w:val="20"/>
        </w:rPr>
        <w:t>in</w:t>
      </w:r>
    </w:p>
    <w:p w14:paraId="7539F139"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8CC27B7"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AE80A1F"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42D92F3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20F41BC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FDB7FB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2C0173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E47F44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7973D47C" w14:textId="77777777" w:rsidR="000C7BC5" w:rsidRDefault="000C7BC5" w:rsidP="006620B6">
            <w:pPr>
              <w:pStyle w:val="Noga"/>
              <w:tabs>
                <w:tab w:val="clear" w:pos="4536"/>
                <w:tab w:val="clear" w:pos="9072"/>
              </w:tabs>
              <w:jc w:val="center"/>
              <w:rPr>
                <w:rFonts w:ascii="Arial Narrow" w:hAnsi="Arial Narrow"/>
                <w:szCs w:val="20"/>
              </w:rPr>
            </w:pPr>
          </w:p>
          <w:p w14:paraId="6BAB80D2" w14:textId="77777777" w:rsidR="000C7BC5" w:rsidRDefault="000C7BC5" w:rsidP="006620B6">
            <w:pPr>
              <w:pStyle w:val="Noga"/>
              <w:tabs>
                <w:tab w:val="clear" w:pos="4536"/>
                <w:tab w:val="clear" w:pos="9072"/>
              </w:tabs>
              <w:jc w:val="center"/>
              <w:rPr>
                <w:rFonts w:ascii="Arial Narrow" w:hAnsi="Arial Narrow"/>
                <w:szCs w:val="20"/>
              </w:rPr>
            </w:pPr>
          </w:p>
          <w:p w14:paraId="2D79E82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7752405B" w14:textId="77777777" w:rsidTr="006620B6">
        <w:tc>
          <w:tcPr>
            <w:tcW w:w="567" w:type="dxa"/>
            <w:tcBorders>
              <w:top w:val="single" w:sz="4" w:space="0" w:color="auto"/>
              <w:left w:val="single" w:sz="4" w:space="0" w:color="auto"/>
              <w:bottom w:val="single" w:sz="4" w:space="0" w:color="auto"/>
              <w:right w:val="single" w:sz="4" w:space="0" w:color="auto"/>
            </w:tcBorders>
          </w:tcPr>
          <w:p w14:paraId="0B1C618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AD5A3BF"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0F7C953" w14:textId="77777777" w:rsidR="000C7BC5" w:rsidRPr="00C635F6" w:rsidRDefault="000C7BC5" w:rsidP="006620B6">
            <w:pPr>
              <w:pStyle w:val="Noga"/>
              <w:tabs>
                <w:tab w:val="clear" w:pos="4536"/>
                <w:tab w:val="clear" w:pos="9072"/>
              </w:tabs>
              <w:rPr>
                <w:rFonts w:ascii="Arial Narrow" w:hAnsi="Arial Narrow"/>
                <w:szCs w:val="20"/>
              </w:rPr>
            </w:pPr>
          </w:p>
          <w:p w14:paraId="4CF3676B"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30D34DC9"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55BF0A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232C58AA"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2FC8BE68" w14:textId="77777777" w:rsidTr="006620B6">
        <w:tc>
          <w:tcPr>
            <w:tcW w:w="567" w:type="dxa"/>
            <w:tcBorders>
              <w:top w:val="single" w:sz="4" w:space="0" w:color="auto"/>
              <w:left w:val="single" w:sz="4" w:space="0" w:color="auto"/>
              <w:bottom w:val="single" w:sz="4" w:space="0" w:color="auto"/>
              <w:right w:val="single" w:sz="4" w:space="0" w:color="auto"/>
            </w:tcBorders>
          </w:tcPr>
          <w:p w14:paraId="297BD1A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0E26D168"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23C3F2D" w14:textId="77777777" w:rsidR="000C7BC5" w:rsidRPr="00C635F6" w:rsidRDefault="000C7BC5" w:rsidP="006620B6">
            <w:pPr>
              <w:pStyle w:val="Noga"/>
              <w:tabs>
                <w:tab w:val="clear" w:pos="4536"/>
                <w:tab w:val="clear" w:pos="9072"/>
              </w:tabs>
              <w:rPr>
                <w:rFonts w:ascii="Arial Narrow" w:hAnsi="Arial Narrow"/>
                <w:szCs w:val="20"/>
              </w:rPr>
            </w:pPr>
          </w:p>
          <w:p w14:paraId="5C5064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132319B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49D3A0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EC7BDC9"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0FACCB29" w14:textId="77777777" w:rsidTr="006620B6">
        <w:tc>
          <w:tcPr>
            <w:tcW w:w="567" w:type="dxa"/>
            <w:tcBorders>
              <w:top w:val="single" w:sz="4" w:space="0" w:color="auto"/>
              <w:left w:val="single" w:sz="4" w:space="0" w:color="auto"/>
              <w:bottom w:val="single" w:sz="4" w:space="0" w:color="auto"/>
              <w:right w:val="single" w:sz="4" w:space="0" w:color="auto"/>
            </w:tcBorders>
          </w:tcPr>
          <w:p w14:paraId="433D7552"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27CAA6F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73A227"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3207EE6" w14:textId="77777777" w:rsidR="000C7BC5" w:rsidRDefault="000C7BC5" w:rsidP="006620B6">
            <w:pPr>
              <w:pStyle w:val="Noga"/>
              <w:tabs>
                <w:tab w:val="clear" w:pos="4536"/>
                <w:tab w:val="clear" w:pos="9072"/>
              </w:tabs>
              <w:rPr>
                <w:rFonts w:ascii="Arial Narrow" w:hAnsi="Arial Narrow"/>
                <w:szCs w:val="20"/>
              </w:rPr>
            </w:pPr>
          </w:p>
          <w:p w14:paraId="10B0F10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6F1B9194" w14:textId="77777777" w:rsidR="000C7BC5" w:rsidRDefault="000C7BC5" w:rsidP="006620B6">
            <w:pPr>
              <w:pStyle w:val="Noga"/>
              <w:tabs>
                <w:tab w:val="clear" w:pos="4536"/>
                <w:tab w:val="clear" w:pos="9072"/>
              </w:tabs>
              <w:rPr>
                <w:rFonts w:ascii="Arial Narrow" w:hAnsi="Arial Narrow"/>
                <w:szCs w:val="20"/>
              </w:rPr>
            </w:pPr>
          </w:p>
        </w:tc>
      </w:tr>
    </w:tbl>
    <w:p w14:paraId="72FAA90D" w14:textId="77777777" w:rsidR="000C7BC5" w:rsidRPr="00D3601D" w:rsidRDefault="000C7BC5" w:rsidP="000C7BC5">
      <w:pPr>
        <w:rPr>
          <w:rFonts w:ascii="Arial Narrow" w:hAnsi="Arial Narrow"/>
          <w:sz w:val="22"/>
        </w:rPr>
      </w:pPr>
    </w:p>
    <w:p w14:paraId="15344AAA" w14:textId="77777777" w:rsidR="000C7BC5" w:rsidRPr="00D3601D" w:rsidRDefault="000C7BC5" w:rsidP="000C7BC5">
      <w:pPr>
        <w:pStyle w:val="Noga"/>
        <w:tabs>
          <w:tab w:val="clear" w:pos="4536"/>
          <w:tab w:val="clear" w:pos="9072"/>
        </w:tabs>
        <w:rPr>
          <w:rFonts w:ascii="Arial Narrow" w:hAnsi="Arial Narrow"/>
        </w:rPr>
      </w:pPr>
    </w:p>
    <w:p w14:paraId="122127D0" w14:textId="740E1CDD"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sidRPr="0018730B">
        <w:rPr>
          <w:rFonts w:ascii="Arial Narrow" w:hAnsi="Arial Narrow"/>
        </w:rPr>
        <w:t>sedmimi</w:t>
      </w:r>
      <w:r w:rsidRPr="0018730B">
        <w:rPr>
          <w:rFonts w:ascii="Arial Narrow" w:hAnsi="Arial Narrow"/>
        </w:rPr>
        <w:t xml:space="preserve"> serviserji</w:t>
      </w:r>
      <w:r>
        <w:rPr>
          <w:rFonts w:ascii="Arial Narrow" w:hAnsi="Arial Narrow"/>
        </w:rPr>
        <w:t>, ki jih bo poimensko navedel kot izvajalce popravil, servisov in dezinfekcije zadevnega javnega naročila in imata ustrezen certifikat</w:t>
      </w:r>
    </w:p>
    <w:p w14:paraId="1D01180D"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6B50607A"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E047B1F"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1CF42A48"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5E06D3B6"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6F4D8D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A3077C4"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tcPr>
          <w:p w14:paraId="706F801A" w14:textId="77777777" w:rsidR="000C7BC5" w:rsidRDefault="000C7BC5" w:rsidP="006620B6">
            <w:pPr>
              <w:pStyle w:val="Noga"/>
              <w:tabs>
                <w:tab w:val="clear" w:pos="4536"/>
                <w:tab w:val="clear" w:pos="9072"/>
              </w:tabs>
              <w:jc w:val="center"/>
              <w:rPr>
                <w:rFonts w:ascii="Arial Narrow" w:hAnsi="Arial Narrow"/>
                <w:szCs w:val="20"/>
              </w:rPr>
            </w:pPr>
          </w:p>
          <w:p w14:paraId="009266DA" w14:textId="77777777" w:rsidR="000C7BC5" w:rsidRDefault="000C7BC5" w:rsidP="006620B6">
            <w:pPr>
              <w:pStyle w:val="Noga"/>
              <w:tabs>
                <w:tab w:val="clear" w:pos="4536"/>
                <w:tab w:val="clear" w:pos="9072"/>
              </w:tabs>
              <w:jc w:val="center"/>
              <w:rPr>
                <w:rFonts w:ascii="Arial Narrow" w:hAnsi="Arial Narrow"/>
                <w:szCs w:val="20"/>
              </w:rPr>
            </w:pPr>
          </w:p>
          <w:p w14:paraId="0B8060FC"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57156855"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Pr>
                <w:rFonts w:ascii="Arial Narrow" w:hAnsi="Arial Narrow"/>
                <w:szCs w:val="20"/>
              </w:rPr>
              <w:t>Cetrifikat</w:t>
            </w:r>
            <w:proofErr w:type="spellEnd"/>
          </w:p>
        </w:tc>
      </w:tr>
      <w:tr w:rsidR="000C7BC5" w:rsidRPr="00C635F6" w14:paraId="65A3F67B"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5921785"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09CEBB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F0B66E8" w14:textId="77777777" w:rsidR="000C7BC5" w:rsidRPr="00C635F6" w:rsidRDefault="000C7BC5" w:rsidP="006620B6">
            <w:pPr>
              <w:pStyle w:val="Noga"/>
              <w:tabs>
                <w:tab w:val="clear" w:pos="4536"/>
                <w:tab w:val="clear" w:pos="9072"/>
              </w:tabs>
              <w:rPr>
                <w:rFonts w:ascii="Arial Narrow" w:hAnsi="Arial Narrow"/>
                <w:szCs w:val="20"/>
              </w:rPr>
            </w:pPr>
          </w:p>
          <w:p w14:paraId="63779830"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E16555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9D48D4C"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A3D7A59" w14:textId="77777777" w:rsidR="000C7BC5" w:rsidRDefault="000C7BC5" w:rsidP="0018730B">
            <w:pPr>
              <w:pStyle w:val="Noga"/>
              <w:tabs>
                <w:tab w:val="clear" w:pos="4536"/>
                <w:tab w:val="clear" w:pos="9072"/>
              </w:tabs>
              <w:jc w:val="center"/>
              <w:rPr>
                <w:rFonts w:ascii="Arial Narrow" w:hAnsi="Arial Narrow"/>
                <w:szCs w:val="20"/>
              </w:rPr>
            </w:pPr>
          </w:p>
          <w:p w14:paraId="138B64BA"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6E84554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5E33AE63"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7FB606C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52EA89C" w14:textId="77777777" w:rsidR="000C7BC5" w:rsidRPr="00C635F6" w:rsidRDefault="000C7BC5" w:rsidP="006620B6">
            <w:pPr>
              <w:pStyle w:val="Noga"/>
              <w:tabs>
                <w:tab w:val="clear" w:pos="4536"/>
                <w:tab w:val="clear" w:pos="9072"/>
              </w:tabs>
              <w:rPr>
                <w:rFonts w:ascii="Arial Narrow" w:hAnsi="Arial Narrow"/>
                <w:szCs w:val="20"/>
              </w:rPr>
            </w:pPr>
          </w:p>
          <w:p w14:paraId="6A0711A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3D419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09CC04"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E49BF5" w14:textId="77777777" w:rsidR="000C7BC5" w:rsidRDefault="000C7BC5" w:rsidP="0018730B">
            <w:pPr>
              <w:pStyle w:val="Noga"/>
              <w:tabs>
                <w:tab w:val="clear" w:pos="4536"/>
                <w:tab w:val="clear" w:pos="9072"/>
              </w:tabs>
              <w:jc w:val="center"/>
              <w:rPr>
                <w:rFonts w:ascii="Arial Narrow" w:hAnsi="Arial Narrow"/>
                <w:szCs w:val="20"/>
              </w:rPr>
            </w:pPr>
          </w:p>
          <w:p w14:paraId="143FCC11"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31C6138D"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5C89255" w14:textId="77777777" w:rsidR="000C7BC5" w:rsidRPr="00C635F6" w:rsidRDefault="000C7BC5" w:rsidP="0018730B">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AA2A55D"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AEBC8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6823A90"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D0D8BC5" w14:textId="77777777" w:rsidR="000C7BC5" w:rsidRDefault="000C7BC5" w:rsidP="0018730B">
            <w:pPr>
              <w:pStyle w:val="Noga"/>
              <w:tabs>
                <w:tab w:val="clear" w:pos="4536"/>
                <w:tab w:val="clear" w:pos="9072"/>
              </w:tabs>
              <w:jc w:val="center"/>
              <w:rPr>
                <w:rFonts w:ascii="Arial Narrow" w:hAnsi="Arial Narrow"/>
                <w:szCs w:val="20"/>
              </w:rPr>
            </w:pPr>
          </w:p>
          <w:p w14:paraId="5BB7B5CB" w14:textId="36250911" w:rsidR="000C7BC5" w:rsidRPr="00C635F6"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0AFC1C14"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2E5F7452" w14:textId="77777777" w:rsidR="0018730B" w:rsidRDefault="0018730B" w:rsidP="0018730B">
            <w:pPr>
              <w:pStyle w:val="Noga"/>
              <w:tabs>
                <w:tab w:val="clear" w:pos="4536"/>
                <w:tab w:val="clear" w:pos="9072"/>
              </w:tabs>
              <w:jc w:val="center"/>
              <w:rPr>
                <w:rFonts w:ascii="Arial Narrow" w:hAnsi="Arial Narrow"/>
                <w:szCs w:val="20"/>
              </w:rPr>
            </w:pPr>
          </w:p>
          <w:p w14:paraId="5A1E769C" w14:textId="69384296"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4</w:t>
            </w:r>
          </w:p>
        </w:tc>
        <w:tc>
          <w:tcPr>
            <w:tcW w:w="3402" w:type="dxa"/>
            <w:tcBorders>
              <w:top w:val="single" w:sz="4" w:space="0" w:color="auto"/>
              <w:left w:val="single" w:sz="4" w:space="0" w:color="auto"/>
              <w:bottom w:val="single" w:sz="4" w:space="0" w:color="auto"/>
              <w:right w:val="single" w:sz="4" w:space="0" w:color="auto"/>
            </w:tcBorders>
          </w:tcPr>
          <w:p w14:paraId="5DB92DB7"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1BA6AA"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D591C9"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346B78B" w14:textId="74DFBAE1"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703559F"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1B5C852E" w14:textId="77777777" w:rsidR="0018730B" w:rsidRDefault="0018730B" w:rsidP="0018730B">
            <w:pPr>
              <w:pStyle w:val="Noga"/>
              <w:tabs>
                <w:tab w:val="clear" w:pos="4536"/>
                <w:tab w:val="clear" w:pos="9072"/>
              </w:tabs>
              <w:jc w:val="center"/>
              <w:rPr>
                <w:rFonts w:ascii="Arial Narrow" w:hAnsi="Arial Narrow"/>
                <w:szCs w:val="20"/>
              </w:rPr>
            </w:pPr>
          </w:p>
          <w:p w14:paraId="085E164F" w14:textId="1EFE42FC"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5</w:t>
            </w:r>
          </w:p>
        </w:tc>
        <w:tc>
          <w:tcPr>
            <w:tcW w:w="3402" w:type="dxa"/>
            <w:tcBorders>
              <w:top w:val="single" w:sz="4" w:space="0" w:color="auto"/>
              <w:left w:val="single" w:sz="4" w:space="0" w:color="auto"/>
              <w:bottom w:val="single" w:sz="4" w:space="0" w:color="auto"/>
              <w:right w:val="single" w:sz="4" w:space="0" w:color="auto"/>
            </w:tcBorders>
          </w:tcPr>
          <w:p w14:paraId="1C8A8C13"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2C714C"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033385"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DC5706" w14:textId="76DD818F"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3AB87E77"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251FD2C" w14:textId="77777777" w:rsidR="0018730B" w:rsidRDefault="0018730B" w:rsidP="0018730B">
            <w:pPr>
              <w:pStyle w:val="Noga"/>
              <w:tabs>
                <w:tab w:val="clear" w:pos="4536"/>
                <w:tab w:val="clear" w:pos="9072"/>
              </w:tabs>
              <w:jc w:val="center"/>
              <w:rPr>
                <w:rFonts w:ascii="Arial Narrow" w:hAnsi="Arial Narrow"/>
                <w:szCs w:val="20"/>
              </w:rPr>
            </w:pPr>
          </w:p>
          <w:p w14:paraId="0CE0D07D" w14:textId="476E0210"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6</w:t>
            </w:r>
          </w:p>
        </w:tc>
        <w:tc>
          <w:tcPr>
            <w:tcW w:w="3402" w:type="dxa"/>
            <w:tcBorders>
              <w:top w:val="single" w:sz="4" w:space="0" w:color="auto"/>
              <w:left w:val="single" w:sz="4" w:space="0" w:color="auto"/>
              <w:bottom w:val="single" w:sz="4" w:space="0" w:color="auto"/>
              <w:right w:val="single" w:sz="4" w:space="0" w:color="auto"/>
            </w:tcBorders>
          </w:tcPr>
          <w:p w14:paraId="27AB02BF"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66952579"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2CB917A"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98B083" w14:textId="1FE5DC4D"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24A8FB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0794D65" w14:textId="77777777" w:rsidR="0018730B" w:rsidRDefault="0018730B" w:rsidP="0018730B">
            <w:pPr>
              <w:pStyle w:val="Noga"/>
              <w:tabs>
                <w:tab w:val="clear" w:pos="4536"/>
                <w:tab w:val="clear" w:pos="9072"/>
              </w:tabs>
              <w:jc w:val="center"/>
              <w:rPr>
                <w:rFonts w:ascii="Arial Narrow" w:hAnsi="Arial Narrow"/>
                <w:szCs w:val="20"/>
              </w:rPr>
            </w:pPr>
          </w:p>
          <w:p w14:paraId="287DC980" w14:textId="489ADB61"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7</w:t>
            </w:r>
          </w:p>
        </w:tc>
        <w:tc>
          <w:tcPr>
            <w:tcW w:w="3402" w:type="dxa"/>
            <w:tcBorders>
              <w:top w:val="single" w:sz="4" w:space="0" w:color="auto"/>
              <w:left w:val="single" w:sz="4" w:space="0" w:color="auto"/>
              <w:bottom w:val="single" w:sz="4" w:space="0" w:color="auto"/>
              <w:right w:val="single" w:sz="4" w:space="0" w:color="auto"/>
            </w:tcBorders>
          </w:tcPr>
          <w:p w14:paraId="7CA7F150"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1E184A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AA8E13"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1194A77" w14:textId="62C2E0D5"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bl>
    <w:p w14:paraId="16E8C3CB" w14:textId="00A0BB0C" w:rsidR="0018730B" w:rsidRDefault="0018730B" w:rsidP="005D4E3A">
      <w:pPr>
        <w:rPr>
          <w:rFonts w:ascii="Arial Narrow" w:hAnsi="Arial Narrow"/>
          <w:szCs w:val="20"/>
        </w:rPr>
      </w:pPr>
    </w:p>
    <w:p w14:paraId="5F6005D6" w14:textId="77777777" w:rsidR="00EB3FED" w:rsidRDefault="00EB3FED" w:rsidP="00EB3FED"/>
    <w:p w14:paraId="6AB26B54" w14:textId="59CC6FF2" w:rsidR="00EB3FED" w:rsidRDefault="00EB3FED" w:rsidP="00EB3FED">
      <w:pPr>
        <w:tabs>
          <w:tab w:val="left" w:pos="284"/>
        </w:tabs>
        <w:suppressAutoHyphens/>
        <w:spacing w:line="240" w:lineRule="auto"/>
        <w:rPr>
          <w:rFonts w:ascii="Arial Narrow" w:hAnsi="Arial Narrow"/>
          <w:szCs w:val="20"/>
        </w:rPr>
      </w:pPr>
    </w:p>
    <w:p w14:paraId="6C460315"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54F137A9" w14:textId="77777777" w:rsidR="00820709" w:rsidRPr="008A55EB" w:rsidRDefault="00820709" w:rsidP="00820709">
      <w:pPr>
        <w:ind w:right="-1"/>
        <w:rPr>
          <w:rFonts w:ascii="Arial Narrow" w:hAnsi="Arial Narrow"/>
          <w:szCs w:val="20"/>
        </w:rPr>
      </w:pPr>
    </w:p>
    <w:p w14:paraId="44F13220" w14:textId="77777777" w:rsidR="00820709" w:rsidRPr="008A55EB" w:rsidRDefault="00820709" w:rsidP="00820709">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741CC665" w14:textId="77777777" w:rsidR="00820709" w:rsidRPr="008A55EB" w:rsidRDefault="00820709" w:rsidP="00820709">
      <w:pPr>
        <w:ind w:right="-1"/>
        <w:rPr>
          <w:rFonts w:ascii="Arial Narrow" w:hAnsi="Arial Narrow"/>
          <w:szCs w:val="20"/>
        </w:rPr>
      </w:pPr>
    </w:p>
    <w:p w14:paraId="0EF4098E"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431F3F9D" w14:textId="77777777" w:rsidR="00820709" w:rsidRPr="008A55EB" w:rsidRDefault="00820709" w:rsidP="00820709">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20D83843" w14:textId="77777777" w:rsidR="00820709" w:rsidRPr="008A55EB" w:rsidRDefault="00820709" w:rsidP="00820709">
      <w:pPr>
        <w:pStyle w:val="BodyText21"/>
        <w:widowControl/>
        <w:ind w:left="5664" w:right="-1" w:firstLine="708"/>
        <w:rPr>
          <w:rFonts w:ascii="Arial Narrow" w:hAnsi="Arial Narrow"/>
          <w:sz w:val="20"/>
        </w:rPr>
      </w:pPr>
    </w:p>
    <w:p w14:paraId="21F32E18" w14:textId="77777777" w:rsidR="00820709" w:rsidRPr="008A55EB" w:rsidRDefault="00820709" w:rsidP="00820709">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93C1AB3" w14:textId="77777777" w:rsidR="00820709" w:rsidRPr="008A55EB" w:rsidRDefault="00820709" w:rsidP="00820709">
      <w:pPr>
        <w:rPr>
          <w:rFonts w:ascii="Arial Narrow" w:hAnsi="Arial Narrow"/>
          <w:i/>
          <w:szCs w:val="20"/>
        </w:rPr>
      </w:pPr>
    </w:p>
    <w:p w14:paraId="12EF8F7A" w14:textId="0B5FF8C4" w:rsidR="00EB3FED" w:rsidRDefault="00EB3FED" w:rsidP="00EB3FED">
      <w:pPr>
        <w:tabs>
          <w:tab w:val="left" w:pos="284"/>
        </w:tabs>
        <w:suppressAutoHyphens/>
        <w:spacing w:line="240" w:lineRule="auto"/>
        <w:rPr>
          <w:rFonts w:ascii="Arial Narrow" w:hAnsi="Arial Narrow"/>
          <w:szCs w:val="20"/>
        </w:rPr>
      </w:pPr>
    </w:p>
    <w:p w14:paraId="6CDF6E33" w14:textId="52938F1D" w:rsidR="00EB3FED" w:rsidRDefault="00EB3FED" w:rsidP="00EB3FED">
      <w:pPr>
        <w:tabs>
          <w:tab w:val="left" w:pos="284"/>
        </w:tabs>
        <w:suppressAutoHyphens/>
        <w:spacing w:line="240" w:lineRule="auto"/>
        <w:rPr>
          <w:rFonts w:ascii="Arial Narrow" w:hAnsi="Arial Narrow"/>
          <w:szCs w:val="20"/>
        </w:rPr>
      </w:pPr>
    </w:p>
    <w:p w14:paraId="01E63DA8" w14:textId="78D7FBA4" w:rsidR="00EB3FED" w:rsidRDefault="00EB3FED" w:rsidP="00EB3FED">
      <w:pPr>
        <w:tabs>
          <w:tab w:val="left" w:pos="284"/>
        </w:tabs>
        <w:suppressAutoHyphens/>
        <w:spacing w:line="240" w:lineRule="auto"/>
        <w:rPr>
          <w:rFonts w:ascii="Arial Narrow" w:hAnsi="Arial Narrow"/>
          <w:szCs w:val="20"/>
        </w:rPr>
      </w:pPr>
    </w:p>
    <w:p w14:paraId="10DDC9D4" w14:textId="27948F2D" w:rsidR="00EB3FED" w:rsidRDefault="00EB3FED" w:rsidP="00EB3FED">
      <w:pPr>
        <w:tabs>
          <w:tab w:val="left" w:pos="284"/>
        </w:tabs>
        <w:suppressAutoHyphens/>
        <w:spacing w:line="240" w:lineRule="auto"/>
        <w:rPr>
          <w:rFonts w:ascii="Arial Narrow" w:hAnsi="Arial Narrow"/>
          <w:szCs w:val="20"/>
        </w:rPr>
      </w:pPr>
    </w:p>
    <w:p w14:paraId="09457DEE" w14:textId="77777777" w:rsidR="00EB3FED" w:rsidRPr="00A215FE" w:rsidRDefault="00EB3FED" w:rsidP="00EB3FED">
      <w:pPr>
        <w:tabs>
          <w:tab w:val="left" w:pos="284"/>
        </w:tabs>
        <w:suppressAutoHyphens/>
        <w:spacing w:line="240" w:lineRule="auto"/>
        <w:rPr>
          <w:rFonts w:ascii="Arial Narrow" w:hAnsi="Arial Narrow"/>
          <w:szCs w:val="20"/>
        </w:rPr>
      </w:pPr>
    </w:p>
    <w:p w14:paraId="31346FE3" w14:textId="1C8FAB5D" w:rsidR="0018730B" w:rsidRDefault="0018730B">
      <w:pPr>
        <w:spacing w:line="240" w:lineRule="auto"/>
        <w:jc w:val="left"/>
        <w:rPr>
          <w:rFonts w:ascii="Arial Narrow" w:hAnsi="Arial Narrow"/>
          <w:szCs w:val="20"/>
        </w:rPr>
      </w:pPr>
    </w:p>
    <w:p w14:paraId="03FBA914" w14:textId="77777777" w:rsidR="00820709" w:rsidRDefault="00820709" w:rsidP="00820709">
      <w:pPr>
        <w:pStyle w:val="Odstavekseznama"/>
        <w:numPr>
          <w:ilvl w:val="0"/>
          <w:numId w:val="29"/>
        </w:numPr>
        <w:spacing w:line="240" w:lineRule="auto"/>
        <w:ind w:right="49"/>
        <w:contextualSpacing w:val="0"/>
        <w:rPr>
          <w:rFonts w:ascii="Arial Narrow" w:hAnsi="Arial Narrow" w:cs="Arial"/>
        </w:rPr>
      </w:pPr>
      <w:r>
        <w:rPr>
          <w:rFonts w:ascii="Arial Narrow" w:hAnsi="Arial Narrow" w:cs="Arial"/>
        </w:rPr>
        <w:tab/>
      </w:r>
      <w:r>
        <w:rPr>
          <w:rFonts w:ascii="Arial Narrow" w:hAnsi="Arial Narrow" w:cs="Arial"/>
        </w:rPr>
        <w:tab/>
      </w:r>
      <w:r>
        <w:rPr>
          <w:rFonts w:ascii="Arial Narrow" w:hAnsi="Arial Narrow" w:cs="Arial"/>
        </w:rPr>
        <w:tab/>
      </w:r>
    </w:p>
    <w:p w14:paraId="28CE0F46" w14:textId="77777777" w:rsidR="00820709" w:rsidRPr="00820709" w:rsidRDefault="00820709" w:rsidP="00820709">
      <w:pPr>
        <w:rPr>
          <w:rFonts w:ascii="Arial Narrow" w:hAnsi="Arial Narrow"/>
          <w:szCs w:val="20"/>
        </w:rPr>
      </w:pPr>
      <w:r w:rsidRPr="00820709">
        <w:rPr>
          <w:rFonts w:ascii="Arial Narrow" w:hAnsi="Arial Narrow"/>
          <w:szCs w:val="20"/>
        </w:rPr>
        <w:t>Ponudnik:</w:t>
      </w:r>
    </w:p>
    <w:p w14:paraId="042CB465"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42113080"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287E85FA"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0430E322" w14:textId="77777777" w:rsidR="00820709" w:rsidRDefault="00820709" w:rsidP="00820709">
      <w:pPr>
        <w:spacing w:line="240" w:lineRule="auto"/>
        <w:ind w:right="49"/>
        <w:rPr>
          <w:rFonts w:ascii="Arial Narrow" w:hAnsi="Arial Narrow" w:cs="Arial"/>
        </w:rPr>
      </w:pPr>
      <w:r w:rsidRPr="00820709">
        <w:rPr>
          <w:rFonts w:ascii="Arial Narrow" w:hAnsi="Arial Narrow" w:cs="Arial"/>
        </w:rPr>
        <w:tab/>
      </w:r>
    </w:p>
    <w:p w14:paraId="52853EC8" w14:textId="77777777" w:rsidR="00820709" w:rsidRDefault="00820709" w:rsidP="00820709">
      <w:pPr>
        <w:spacing w:line="240" w:lineRule="auto"/>
        <w:ind w:right="49"/>
        <w:rPr>
          <w:rFonts w:ascii="Arial Narrow" w:hAnsi="Arial Narrow" w:cs="Arial"/>
        </w:rPr>
      </w:pPr>
    </w:p>
    <w:p w14:paraId="4D504712" w14:textId="77777777" w:rsidR="00820709" w:rsidRDefault="00820709" w:rsidP="00820709">
      <w:pPr>
        <w:spacing w:line="240" w:lineRule="auto"/>
        <w:ind w:right="49"/>
        <w:jc w:val="left"/>
        <w:rPr>
          <w:rFonts w:ascii="Arial Narrow" w:hAnsi="Arial Narrow"/>
          <w:szCs w:val="20"/>
        </w:rPr>
      </w:pPr>
      <w:r w:rsidRPr="00820709">
        <w:rPr>
          <w:rFonts w:ascii="Arial Narrow" w:hAnsi="Arial Narrow" w:cs="Arial"/>
          <w:b/>
          <w:bCs/>
          <w:sz w:val="22"/>
        </w:rPr>
        <w:t>IZJAVA O SKLADNOSTI ZOBOZDRAVNIŠKEGA STOLA Z NASADNIMI INŠTRUMENTI</w:t>
      </w:r>
    </w:p>
    <w:p w14:paraId="30B27DBD" w14:textId="77777777" w:rsidR="00820709" w:rsidRDefault="00820709" w:rsidP="00820709">
      <w:pPr>
        <w:spacing w:line="240" w:lineRule="auto"/>
        <w:ind w:right="49"/>
        <w:jc w:val="left"/>
        <w:rPr>
          <w:rFonts w:ascii="Arial Narrow" w:hAnsi="Arial Narrow"/>
          <w:szCs w:val="20"/>
        </w:rPr>
      </w:pPr>
    </w:p>
    <w:p w14:paraId="1ACC1857" w14:textId="77777777" w:rsidR="002107F3" w:rsidRDefault="00820709" w:rsidP="00820709">
      <w:pPr>
        <w:spacing w:line="240" w:lineRule="auto"/>
        <w:ind w:right="49"/>
        <w:jc w:val="left"/>
        <w:rPr>
          <w:rFonts w:ascii="Arial Narrow" w:hAnsi="Arial Narrow"/>
          <w:szCs w:val="20"/>
        </w:rPr>
      </w:pPr>
      <w:r>
        <w:rPr>
          <w:rFonts w:ascii="Arial Narrow" w:hAnsi="Arial Narrow"/>
          <w:szCs w:val="20"/>
        </w:rPr>
        <w:t xml:space="preserve">Ponudnik izjavlja, da je ponujeni zobozdravniški stol skladen z obstoječimi lastnostmi nasadnih inštrumentov, s katerimi razpolaga naročnik. Nasadni inštrumenti, ki jih ima naročnik v lasti so naslednjih proizvajalcev: W&amp;H, NSK in </w:t>
      </w:r>
      <w:proofErr w:type="spellStart"/>
      <w:r>
        <w:rPr>
          <w:rFonts w:ascii="Arial Narrow" w:hAnsi="Arial Narrow"/>
          <w:szCs w:val="20"/>
        </w:rPr>
        <w:t>KaVo</w:t>
      </w:r>
      <w:proofErr w:type="spellEnd"/>
      <w:r>
        <w:rPr>
          <w:rFonts w:ascii="Arial Narrow" w:hAnsi="Arial Narrow"/>
          <w:szCs w:val="20"/>
        </w:rPr>
        <w:t>.</w:t>
      </w:r>
    </w:p>
    <w:p w14:paraId="68627649" w14:textId="77777777" w:rsidR="002107F3" w:rsidRDefault="002107F3" w:rsidP="00820709">
      <w:pPr>
        <w:spacing w:line="240" w:lineRule="auto"/>
        <w:ind w:right="49"/>
        <w:jc w:val="left"/>
        <w:rPr>
          <w:rFonts w:ascii="Arial Narrow" w:hAnsi="Arial Narrow"/>
          <w:szCs w:val="20"/>
        </w:rPr>
      </w:pPr>
    </w:p>
    <w:p w14:paraId="2F635257" w14:textId="77777777" w:rsidR="002107F3" w:rsidRDefault="002107F3" w:rsidP="00820709">
      <w:pPr>
        <w:spacing w:line="240" w:lineRule="auto"/>
        <w:ind w:right="49"/>
        <w:jc w:val="left"/>
        <w:rPr>
          <w:rFonts w:ascii="Arial Narrow" w:hAnsi="Arial Narrow"/>
          <w:szCs w:val="20"/>
        </w:rPr>
      </w:pPr>
    </w:p>
    <w:p w14:paraId="7ECE81D6" w14:textId="77777777" w:rsidR="002107F3" w:rsidRDefault="002107F3" w:rsidP="00820709">
      <w:pPr>
        <w:spacing w:line="240" w:lineRule="auto"/>
        <w:ind w:right="49"/>
        <w:jc w:val="left"/>
        <w:rPr>
          <w:rFonts w:ascii="Arial Narrow" w:hAnsi="Arial Narrow"/>
          <w:szCs w:val="20"/>
        </w:rPr>
      </w:pPr>
    </w:p>
    <w:p w14:paraId="6F9BE9E7" w14:textId="77777777" w:rsidR="002107F3" w:rsidRDefault="002107F3" w:rsidP="00820709">
      <w:pPr>
        <w:spacing w:line="240" w:lineRule="auto"/>
        <w:ind w:right="49"/>
        <w:jc w:val="left"/>
        <w:rPr>
          <w:rFonts w:ascii="Arial Narrow" w:hAnsi="Arial Narrow"/>
          <w:szCs w:val="20"/>
        </w:rPr>
      </w:pPr>
    </w:p>
    <w:p w14:paraId="1DE8091D" w14:textId="77777777" w:rsidR="002107F3" w:rsidRDefault="002107F3" w:rsidP="00820709">
      <w:pPr>
        <w:spacing w:line="240" w:lineRule="auto"/>
        <w:ind w:right="49"/>
        <w:jc w:val="left"/>
        <w:rPr>
          <w:rFonts w:ascii="Arial Narrow" w:hAnsi="Arial Narrow"/>
          <w:szCs w:val="20"/>
        </w:rPr>
      </w:pPr>
    </w:p>
    <w:p w14:paraId="69B26F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7D781C9B" w14:textId="77777777" w:rsidR="002107F3" w:rsidRPr="008A55EB" w:rsidRDefault="002107F3" w:rsidP="002107F3">
      <w:pPr>
        <w:ind w:right="-1"/>
        <w:rPr>
          <w:rFonts w:ascii="Arial Narrow" w:hAnsi="Arial Narrow"/>
          <w:szCs w:val="20"/>
        </w:rPr>
      </w:pPr>
    </w:p>
    <w:p w14:paraId="03EE604C" w14:textId="77777777" w:rsidR="002107F3" w:rsidRPr="008A55EB" w:rsidRDefault="002107F3" w:rsidP="002107F3">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6AF0EBFE" w14:textId="77777777" w:rsidR="002107F3" w:rsidRPr="008A55EB" w:rsidRDefault="002107F3" w:rsidP="002107F3">
      <w:pPr>
        <w:ind w:right="-1"/>
        <w:rPr>
          <w:rFonts w:ascii="Arial Narrow" w:hAnsi="Arial Narrow"/>
          <w:szCs w:val="20"/>
        </w:rPr>
      </w:pPr>
    </w:p>
    <w:p w14:paraId="379A6B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3A26937B" w14:textId="77777777" w:rsidR="002107F3" w:rsidRPr="008A55EB" w:rsidRDefault="002107F3" w:rsidP="002107F3">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74F4A0C2" w14:textId="77777777" w:rsidR="002107F3" w:rsidRPr="008A55EB" w:rsidRDefault="002107F3" w:rsidP="002107F3">
      <w:pPr>
        <w:pStyle w:val="BodyText21"/>
        <w:widowControl/>
        <w:ind w:left="5664" w:right="-1" w:firstLine="708"/>
        <w:rPr>
          <w:rFonts w:ascii="Arial Narrow" w:hAnsi="Arial Narrow"/>
          <w:sz w:val="20"/>
        </w:rPr>
      </w:pPr>
    </w:p>
    <w:p w14:paraId="67C832D4" w14:textId="77777777" w:rsidR="002107F3" w:rsidRPr="008A55EB" w:rsidRDefault="002107F3" w:rsidP="002107F3">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FCB2D97" w14:textId="4B693376" w:rsidR="006C3971" w:rsidRPr="00820709" w:rsidRDefault="006C3971" w:rsidP="00820709">
      <w:pPr>
        <w:spacing w:line="240" w:lineRule="auto"/>
        <w:ind w:right="49"/>
        <w:jc w:val="left"/>
        <w:rPr>
          <w:rFonts w:ascii="Arial Narrow" w:hAnsi="Arial Narrow"/>
          <w:szCs w:val="20"/>
        </w:rPr>
      </w:pPr>
      <w:r w:rsidRPr="00820709">
        <w:rPr>
          <w:rFonts w:ascii="Arial Narrow" w:hAnsi="Arial Narrow"/>
          <w:szCs w:val="20"/>
        </w:rPr>
        <w:br w:type="page"/>
      </w:r>
    </w:p>
    <w:p w14:paraId="65223286" w14:textId="77777777" w:rsidR="00760AA9" w:rsidRDefault="00760AA9" w:rsidP="005D4E3A">
      <w:pPr>
        <w:rPr>
          <w:rFonts w:ascii="Arial Narrow" w:hAnsi="Arial Narrow"/>
          <w:szCs w:val="20"/>
        </w:rPr>
      </w:pPr>
    </w:p>
    <w:p w14:paraId="1ED63D8B" w14:textId="77777777" w:rsidR="00165DD8" w:rsidRPr="000C7BC5" w:rsidRDefault="00165DD8" w:rsidP="00820709">
      <w:pPr>
        <w:pStyle w:val="Odstavekseznama"/>
        <w:numPr>
          <w:ilvl w:val="0"/>
          <w:numId w:val="29"/>
        </w:numPr>
        <w:spacing w:line="240" w:lineRule="auto"/>
        <w:ind w:right="49"/>
        <w:contextualSpacing w:val="0"/>
        <w:rPr>
          <w:rFonts w:ascii="Arial Narrow" w:hAnsi="Arial Narrow" w:cs="Arial"/>
        </w:rPr>
      </w:pPr>
    </w:p>
    <w:p w14:paraId="1C03BC37" w14:textId="77777777" w:rsidR="00165DD8" w:rsidRDefault="00367ED5" w:rsidP="00920815">
      <w:pPr>
        <w:pStyle w:val="Odstavekseznama"/>
        <w:spacing w:line="240" w:lineRule="auto"/>
        <w:ind w:right="49"/>
        <w:contextualSpacing w:val="0"/>
        <w:jc w:val="center"/>
        <w:rPr>
          <w:rFonts w:ascii="Arial Narrow" w:hAnsi="Arial Narrow"/>
          <w:sz w:val="22"/>
        </w:rPr>
      </w:pP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p>
    <w:p w14:paraId="56583EBB" w14:textId="77777777" w:rsidR="000C7BC5" w:rsidRDefault="000C7BC5" w:rsidP="000C7BC5">
      <w:pPr>
        <w:spacing w:line="240" w:lineRule="auto"/>
        <w:ind w:right="49"/>
        <w:rPr>
          <w:rFonts w:ascii="Arial Narrow" w:hAnsi="Arial Narrow"/>
          <w:sz w:val="22"/>
        </w:rPr>
      </w:pPr>
    </w:p>
    <w:p w14:paraId="126B60FB" w14:textId="77777777" w:rsidR="000C7BC5" w:rsidRPr="007009DB" w:rsidRDefault="000C7BC5" w:rsidP="000C7BC5">
      <w:pPr>
        <w:rPr>
          <w:rFonts w:ascii="Arial Narrow" w:hAnsi="Arial Narrow"/>
          <w:szCs w:val="20"/>
        </w:rPr>
      </w:pPr>
      <w:bookmarkStart w:id="18" w:name="_Hlk122588862"/>
      <w:r w:rsidRPr="007009DB">
        <w:rPr>
          <w:rFonts w:ascii="Arial Narrow" w:hAnsi="Arial Narrow"/>
          <w:szCs w:val="20"/>
        </w:rPr>
        <w:t>Ponudnik:</w:t>
      </w:r>
    </w:p>
    <w:p w14:paraId="3C7436E1"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16A2A55"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70E6DB7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bookmarkEnd w:id="18"/>
    <w:p w14:paraId="637F37BB" w14:textId="77777777" w:rsidR="000C7BC5" w:rsidRDefault="000C7BC5" w:rsidP="000C7BC5">
      <w:pPr>
        <w:rPr>
          <w:rFonts w:ascii="Arial Narrow" w:hAnsi="Arial Narrow"/>
          <w:b/>
          <w:sz w:val="26"/>
          <w:szCs w:val="26"/>
        </w:rPr>
      </w:pPr>
    </w:p>
    <w:p w14:paraId="2289DB60" w14:textId="77777777" w:rsidR="000C7BC5" w:rsidRPr="00197623" w:rsidRDefault="000C7BC5" w:rsidP="000C7BC5">
      <w:pPr>
        <w:rPr>
          <w:rFonts w:ascii="Arial Narrow" w:hAnsi="Arial Narrow"/>
          <w:b/>
          <w:sz w:val="22"/>
        </w:rPr>
      </w:pPr>
      <w:r>
        <w:rPr>
          <w:rFonts w:ascii="Arial Narrow" w:hAnsi="Arial Narrow"/>
          <w:b/>
          <w:sz w:val="22"/>
        </w:rPr>
        <w:t>CERTIFIKAT, KOT POTRDILO O USPOSOBLJENOSTI SERVISERJA</w:t>
      </w:r>
    </w:p>
    <w:p w14:paraId="1DB1AE92" w14:textId="77777777" w:rsidR="000C7BC5" w:rsidRDefault="000C7BC5" w:rsidP="000C7BC5">
      <w:pPr>
        <w:pStyle w:val="BodyText21"/>
        <w:widowControl/>
        <w:rPr>
          <w:rFonts w:ascii="Arial Narrow" w:hAnsi="Arial Narrow"/>
        </w:rPr>
      </w:pPr>
    </w:p>
    <w:p w14:paraId="4482CF76" w14:textId="77777777" w:rsidR="000C7BC5" w:rsidRPr="006D116B" w:rsidRDefault="000C7BC5" w:rsidP="000C7BC5">
      <w:pPr>
        <w:ind w:right="-1"/>
        <w:rPr>
          <w:rFonts w:ascii="Arial Narrow" w:hAnsi="Arial Narrow"/>
          <w:szCs w:val="20"/>
        </w:rPr>
      </w:pPr>
      <w:r w:rsidRPr="006D116B">
        <w:rPr>
          <w:rFonts w:ascii="Arial Narrow" w:hAnsi="Arial Narrow"/>
          <w:szCs w:val="20"/>
        </w:rPr>
        <w:t xml:space="preserve">Obvezna priloga </w:t>
      </w:r>
      <w:r>
        <w:rPr>
          <w:rFonts w:ascii="Arial Narrow" w:hAnsi="Arial Narrow"/>
          <w:szCs w:val="20"/>
        </w:rPr>
        <w:t xml:space="preserve">so certifikati, izdani s strani proizvajalca ponujenih ZOBOZDRAVNIŠKIH STOLOV </w:t>
      </w:r>
      <w:r w:rsidR="006B4668">
        <w:rPr>
          <w:rFonts w:ascii="Arial Narrow" w:hAnsi="Arial Narrow"/>
          <w:szCs w:val="20"/>
        </w:rPr>
        <w:t>za navedene</w:t>
      </w:r>
      <w:r w:rsidR="000D4A4B">
        <w:rPr>
          <w:rFonts w:ascii="Arial Narrow" w:hAnsi="Arial Narrow"/>
          <w:szCs w:val="20"/>
        </w:rPr>
        <w:t xml:space="preserve"> serviserje</w:t>
      </w:r>
      <w:r>
        <w:rPr>
          <w:rFonts w:ascii="Arial Narrow" w:hAnsi="Arial Narrow"/>
          <w:szCs w:val="20"/>
        </w:rPr>
        <w:t>, s katerimi dokazuje usposobljenost .</w:t>
      </w:r>
    </w:p>
    <w:p w14:paraId="695DB316" w14:textId="77777777" w:rsidR="000C7BC5" w:rsidRPr="00687B90" w:rsidRDefault="000C7BC5" w:rsidP="000C7BC5">
      <w:pPr>
        <w:pStyle w:val="BodyText21"/>
        <w:widowControl/>
        <w:rPr>
          <w:rFonts w:ascii="Arial Narrow" w:hAnsi="Arial Narrow"/>
        </w:rPr>
      </w:pPr>
    </w:p>
    <w:p w14:paraId="4AAC4F4C" w14:textId="77777777" w:rsidR="000C7BC5" w:rsidRPr="00B621DD" w:rsidRDefault="000C7BC5" w:rsidP="000C7BC5">
      <w:pPr>
        <w:rPr>
          <w:rFonts w:ascii="Arial Narrow" w:hAnsi="Arial Narrow"/>
          <w:szCs w:val="20"/>
        </w:rPr>
      </w:pPr>
    </w:p>
    <w:p w14:paraId="4F6AFD8F" w14:textId="77777777" w:rsidR="000C7BC5" w:rsidRDefault="000C7BC5" w:rsidP="000C7BC5">
      <w:pPr>
        <w:rPr>
          <w:rFonts w:ascii="Arial Narrow" w:hAnsi="Arial Narrow"/>
          <w:sz w:val="22"/>
        </w:rPr>
      </w:pPr>
    </w:p>
    <w:p w14:paraId="568E46D1" w14:textId="77777777" w:rsidR="000C7BC5" w:rsidRPr="000C7BC5" w:rsidRDefault="000C7BC5" w:rsidP="000C7BC5">
      <w:pPr>
        <w:spacing w:line="240" w:lineRule="auto"/>
        <w:ind w:right="49"/>
        <w:rPr>
          <w:rFonts w:ascii="Arial Narrow" w:hAnsi="Arial Narrow"/>
          <w:sz w:val="22"/>
        </w:rPr>
      </w:pPr>
    </w:p>
    <w:p w14:paraId="2B3FA109" w14:textId="77777777" w:rsidR="009D5DAD" w:rsidRDefault="00920815">
      <w:pPr>
        <w:spacing w:line="240" w:lineRule="auto"/>
        <w:jc w:val="left"/>
        <w:rPr>
          <w:rFonts w:ascii="Arial Narrow" w:hAnsi="Arial Narrow"/>
          <w:i/>
          <w:szCs w:val="20"/>
        </w:rPr>
      </w:pPr>
      <w:r>
        <w:rPr>
          <w:rFonts w:ascii="Arial Narrow" w:hAnsi="Arial Narrow"/>
          <w:i/>
          <w:szCs w:val="20"/>
        </w:rPr>
        <w:br w:type="page"/>
      </w:r>
    </w:p>
    <w:p w14:paraId="43119955" w14:textId="77777777" w:rsidR="00BE610C" w:rsidRPr="00E658AC" w:rsidRDefault="00BE610C">
      <w:pPr>
        <w:spacing w:line="240" w:lineRule="auto"/>
        <w:jc w:val="left"/>
        <w:rPr>
          <w:rFonts w:ascii="Arial Narrow" w:hAnsi="Arial Narrow"/>
          <w:i/>
          <w:szCs w:val="20"/>
        </w:rPr>
      </w:pPr>
    </w:p>
    <w:p w14:paraId="15341B29" w14:textId="77777777" w:rsidR="00BE610C" w:rsidRPr="003E67DF" w:rsidRDefault="00BE610C" w:rsidP="00BE610C">
      <w:pPr>
        <w:pStyle w:val="Odstavekseznama"/>
        <w:numPr>
          <w:ilvl w:val="0"/>
          <w:numId w:val="29"/>
        </w:numPr>
        <w:spacing w:line="240" w:lineRule="auto"/>
        <w:ind w:left="720" w:right="49"/>
        <w:contextualSpacing w:val="0"/>
        <w:jc w:val="right"/>
        <w:rPr>
          <w:rFonts w:ascii="Arial Narrow" w:hAnsi="Arial Narrow"/>
          <w:sz w:val="22"/>
        </w:rPr>
      </w:pPr>
    </w:p>
    <w:p w14:paraId="0B02C01A" w14:textId="77777777" w:rsidR="00BE610C" w:rsidRPr="003E67DF" w:rsidRDefault="00BE610C" w:rsidP="00BE610C">
      <w:pPr>
        <w:tabs>
          <w:tab w:val="left" w:pos="360"/>
        </w:tabs>
        <w:rPr>
          <w:rFonts w:ascii="Arial Narrow" w:hAnsi="Arial Narrow"/>
          <w:i/>
          <w:sz w:val="22"/>
        </w:rPr>
      </w:pPr>
    </w:p>
    <w:p w14:paraId="52209962" w14:textId="77777777" w:rsidR="00BE610C" w:rsidRPr="00BE610C" w:rsidRDefault="00BE610C" w:rsidP="00BE610C">
      <w:pPr>
        <w:tabs>
          <w:tab w:val="left" w:pos="360"/>
        </w:tabs>
        <w:rPr>
          <w:rFonts w:ascii="Arial Narrow" w:hAnsi="Arial Narrow"/>
          <w:i/>
          <w:szCs w:val="20"/>
        </w:rPr>
      </w:pPr>
    </w:p>
    <w:p w14:paraId="47A91B5E" w14:textId="77777777" w:rsidR="00BE610C" w:rsidRPr="00BE610C" w:rsidRDefault="00BE610C" w:rsidP="00BE610C">
      <w:pPr>
        <w:tabs>
          <w:tab w:val="left" w:pos="360"/>
        </w:tabs>
        <w:jc w:val="center"/>
        <w:rPr>
          <w:rFonts w:ascii="Arial Narrow" w:hAnsi="Arial Narrow"/>
          <w:b/>
          <w:i/>
          <w:szCs w:val="20"/>
        </w:rPr>
      </w:pPr>
      <w:r w:rsidRPr="00BE610C">
        <w:rPr>
          <w:rFonts w:ascii="Arial Narrow" w:hAnsi="Arial Narrow"/>
          <w:b/>
          <w:i/>
          <w:szCs w:val="20"/>
        </w:rPr>
        <w:t>VZOREC</w:t>
      </w:r>
    </w:p>
    <w:p w14:paraId="3D8BCC07" w14:textId="77777777" w:rsidR="00BE610C" w:rsidRPr="00BE610C" w:rsidRDefault="00BE610C" w:rsidP="00BE610C">
      <w:pPr>
        <w:jc w:val="center"/>
        <w:rPr>
          <w:rFonts w:ascii="Arial Narrow" w:hAnsi="Arial Narrow"/>
          <w:b/>
          <w:szCs w:val="20"/>
        </w:rPr>
      </w:pPr>
      <w:r w:rsidRPr="00BE610C">
        <w:rPr>
          <w:rFonts w:ascii="Arial Narrow" w:hAnsi="Arial Narrow"/>
          <w:b/>
          <w:szCs w:val="20"/>
        </w:rPr>
        <w:t>OBRAZEC ZAVAROVANJA ZA RESNOST PONUDBE PO EPGP-758</w:t>
      </w:r>
    </w:p>
    <w:p w14:paraId="371EEB15" w14:textId="77777777" w:rsidR="00BE610C" w:rsidRPr="00BE610C" w:rsidRDefault="00BE610C" w:rsidP="00BE610C">
      <w:pPr>
        <w:rPr>
          <w:rFonts w:ascii="Arial Narrow" w:hAnsi="Arial Narrow"/>
          <w:szCs w:val="20"/>
        </w:rPr>
      </w:pPr>
    </w:p>
    <w:p w14:paraId="382D437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Glava s podatki o garantu (zavarovalnici/banki) ali SWIFT ključ</w:t>
      </w:r>
    </w:p>
    <w:p w14:paraId="3B8321D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0B5687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A750AF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31D9D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Za: Zdravstveni dom Ljubljana, Metelkova ulica 9, 1000 Ljubljana </w:t>
      </w:r>
    </w:p>
    <w:p w14:paraId="0E7E73C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Datum: ___________________________ </w:t>
      </w:r>
    </w:p>
    <w:p w14:paraId="242C8A5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datum izdaje)</w:t>
      </w:r>
    </w:p>
    <w:p w14:paraId="5BC4C8EE"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75D46A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VRSTA ZAVAROVANJA:</w:t>
      </w:r>
      <w:r w:rsidRPr="00BE610C">
        <w:rPr>
          <w:rFonts w:ascii="Arial Narrow" w:hAnsi="Arial Narrow" w:cs="Arial"/>
          <w:szCs w:val="20"/>
        </w:rPr>
        <w:t xml:space="preserve"> ____________________________________________________________________________</w:t>
      </w:r>
    </w:p>
    <w:p w14:paraId="406D2A1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vrsta zavarovanja: kavcijsko zavarovanje/bančna garancija)</w:t>
      </w:r>
    </w:p>
    <w:p w14:paraId="36F5C7D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E00887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ŠTEVILKA: ________________________________________________________________________________________</w:t>
      </w:r>
    </w:p>
    <w:p w14:paraId="4580967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številka zavarovanja)</w:t>
      </w:r>
    </w:p>
    <w:p w14:paraId="7118835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474222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GARANT:</w:t>
      </w:r>
      <w:r w:rsidRPr="00BE610C">
        <w:rPr>
          <w:rFonts w:ascii="Arial Narrow" w:hAnsi="Arial Narrow" w:cs="Arial"/>
          <w:szCs w:val="20"/>
        </w:rPr>
        <w:t xml:space="preserve"> _________________________________________________________________________________________</w:t>
      </w:r>
    </w:p>
    <w:p w14:paraId="064E57B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zavarovalnice/banke v kraju izdaje)</w:t>
      </w:r>
    </w:p>
    <w:p w14:paraId="0688718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793F8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NAROČNIK: _______________________________________________________________________________________</w:t>
      </w:r>
    </w:p>
    <w:p w14:paraId="35863FC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naročnika zavarovanja, tj. kandidata oziroma ponudnika v postopku javnega naročanja)</w:t>
      </w:r>
    </w:p>
    <w:p w14:paraId="7A49C88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B9EB9F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UPRAVIČENEC:</w:t>
      </w:r>
      <w:r w:rsidRPr="00BE610C">
        <w:rPr>
          <w:rFonts w:ascii="Arial Narrow" w:hAnsi="Arial Narrow" w:cs="Arial"/>
          <w:szCs w:val="20"/>
        </w:rPr>
        <w:t xml:space="preserve"> Zdravstveni dom Ljubljana, Metelkova ulica 9, 1000 Ljubljana </w:t>
      </w:r>
    </w:p>
    <w:p w14:paraId="1350E0D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98023FB" w14:textId="38C561C1"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 xml:space="preserve">OSNOVNI POSEL: </w:t>
      </w:r>
      <w:r w:rsidRPr="00BE610C">
        <w:rPr>
          <w:rFonts w:ascii="Arial Narrow" w:hAnsi="Arial Narrow" w:cs="Arial"/>
          <w:szCs w:val="20"/>
        </w:rPr>
        <w:t xml:space="preserve">obveznost naročnika zavarovanja iz njegove ponudbe, predložene v postopku javnega naročanja, št. </w:t>
      </w:r>
      <w:r w:rsidRPr="00BE610C">
        <w:rPr>
          <w:rFonts w:ascii="Arial Narrow" w:hAnsi="Arial Narrow" w:cs="Arial"/>
          <w:b/>
          <w:szCs w:val="20"/>
          <w:u w:val="single"/>
        </w:rPr>
        <w:t>JN-</w:t>
      </w:r>
      <w:r w:rsidR="0019721C">
        <w:rPr>
          <w:rFonts w:ascii="Arial Narrow" w:hAnsi="Arial Narrow" w:cs="Arial"/>
          <w:b/>
          <w:szCs w:val="20"/>
          <w:u w:val="single"/>
        </w:rPr>
        <w:t>30</w:t>
      </w:r>
      <w:r w:rsidRPr="00BE610C">
        <w:rPr>
          <w:rFonts w:ascii="Arial Narrow" w:hAnsi="Arial Narrow" w:cs="Arial"/>
          <w:b/>
          <w:szCs w:val="20"/>
          <w:u w:val="single"/>
        </w:rPr>
        <w:t>/202</w:t>
      </w:r>
      <w:r w:rsidR="0019721C">
        <w:rPr>
          <w:rFonts w:ascii="Arial Narrow" w:hAnsi="Arial Narrow" w:cs="Arial"/>
          <w:b/>
          <w:szCs w:val="20"/>
          <w:u w:val="single"/>
        </w:rPr>
        <w:t>2</w:t>
      </w:r>
      <w:r w:rsidRPr="00BE610C">
        <w:rPr>
          <w:rFonts w:ascii="Arial Narrow" w:hAnsi="Arial Narrow" w:cs="Arial"/>
          <w:i/>
          <w:szCs w:val="20"/>
        </w:rPr>
        <w:t>,</w:t>
      </w:r>
      <w:r w:rsidRPr="00BE610C">
        <w:rPr>
          <w:rFonts w:ascii="Arial Narrow" w:hAnsi="Arial Narrow" w:cs="Arial"/>
          <w:szCs w:val="20"/>
        </w:rPr>
        <w:t xml:space="preserve"> z dne ____________ </w:t>
      </w:r>
      <w:r w:rsidRPr="00BE610C">
        <w:rPr>
          <w:rFonts w:ascii="Arial Narrow" w:hAnsi="Arial Narrow" w:cs="Arial"/>
          <w:i/>
          <w:szCs w:val="20"/>
        </w:rPr>
        <w:t xml:space="preserve">(vpiše se datum objave), </w:t>
      </w:r>
      <w:r w:rsidRPr="00BE610C">
        <w:rPr>
          <w:rFonts w:ascii="Arial Narrow" w:hAnsi="Arial Narrow" w:cs="Arial"/>
          <w:szCs w:val="20"/>
        </w:rPr>
        <w:t xml:space="preserve">katerega predmet je </w:t>
      </w:r>
      <w:r w:rsidR="0019721C">
        <w:rPr>
          <w:rFonts w:ascii="Arial Narrow" w:hAnsi="Arial Narrow"/>
          <w:b/>
          <w:szCs w:val="20"/>
          <w:u w:val="single"/>
        </w:rPr>
        <w:t>ZOBOZDRAVNIŠKI STOLI</w:t>
      </w:r>
    </w:p>
    <w:p w14:paraId="13F10BB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ZNESEK IN VALUTA: </w:t>
      </w:r>
      <w:r w:rsidRPr="00BE610C">
        <w:rPr>
          <w:rFonts w:ascii="Arial Narrow" w:hAnsi="Arial Narrow" w:cs="Arial"/>
          <w:szCs w:val="20"/>
        </w:rPr>
        <w:t xml:space="preserve">___________________________________________________________________ </w:t>
      </w:r>
      <w:r w:rsidRPr="00BE610C">
        <w:rPr>
          <w:rFonts w:ascii="Arial Narrow" w:hAnsi="Arial Narrow" w:cs="Arial"/>
          <w:i/>
          <w:szCs w:val="20"/>
        </w:rPr>
        <w:t>(vpiše se najvišji znesek s številko in besedo ter valuta)</w:t>
      </w:r>
    </w:p>
    <w:p w14:paraId="215AE91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ACABA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LISTINE, KI JIH JE POLEG IZJAVE TREBA PRILOŽITI ZAHTEVI ZA PLAČILO IN SE IZRECNO ZAHTEVAJO V SPODNJEM BESEDILU: </w:t>
      </w:r>
      <w:r w:rsidRPr="00BE610C">
        <w:rPr>
          <w:rFonts w:ascii="Arial Narrow" w:hAnsi="Arial Narrow" w:cs="Arial"/>
          <w:szCs w:val="20"/>
        </w:rPr>
        <w:t>nobena</w:t>
      </w:r>
    </w:p>
    <w:p w14:paraId="764254D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p>
    <w:p w14:paraId="69BDFC9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JEZIK V ZAHTEVANIH LISTINAH:</w:t>
      </w:r>
      <w:r w:rsidRPr="00BE610C">
        <w:rPr>
          <w:rFonts w:ascii="Arial Narrow" w:hAnsi="Arial Narrow" w:cs="Arial"/>
          <w:szCs w:val="20"/>
        </w:rPr>
        <w:t xml:space="preserve"> slovenski</w:t>
      </w:r>
    </w:p>
    <w:p w14:paraId="3890457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1C67FF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OBLIKA PREDLOŽITVE:</w:t>
      </w:r>
      <w:r w:rsidRPr="00BE610C">
        <w:rPr>
          <w:rFonts w:ascii="Arial Narrow" w:hAnsi="Arial Narrow" w:cs="Arial"/>
          <w:szCs w:val="20"/>
        </w:rPr>
        <w:t xml:space="preserve"> v papirni obliki s priporočeno pošto ali katerokoli obliko hitre pošte ali v elektronski obliki po SWIFT sistemu na naslov _______________________________________________________ </w:t>
      </w:r>
      <w:r w:rsidRPr="00BE610C">
        <w:rPr>
          <w:rFonts w:ascii="Arial Narrow" w:hAnsi="Arial Narrow" w:cs="Arial"/>
          <w:i/>
          <w:szCs w:val="20"/>
        </w:rPr>
        <w:t>(navede se SWIFT naslova garanta)</w:t>
      </w:r>
    </w:p>
    <w:p w14:paraId="0727D90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EBCF6F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KRAJ PREDLOŽITVE:</w:t>
      </w:r>
      <w:r w:rsidRPr="00BE610C">
        <w:rPr>
          <w:rFonts w:ascii="Arial Narrow" w:hAnsi="Arial Narrow" w:cs="Arial"/>
          <w:szCs w:val="20"/>
        </w:rPr>
        <w:t xml:space="preserve"> __________________________________________________</w:t>
      </w:r>
      <w:r w:rsidRPr="00BE610C">
        <w:rPr>
          <w:rFonts w:ascii="Arial Narrow" w:hAnsi="Arial Narrow" w:cs="Arial"/>
          <w:i/>
          <w:szCs w:val="20"/>
        </w:rPr>
        <w:t>__ (garant vpiše naslov podružnice, kjer se opravi predložitev papirnih listin, ali elektronski naslov za predložitev v elektronski obliki, kot na primer garantov SWIFT naslov)</w:t>
      </w:r>
    </w:p>
    <w:p w14:paraId="525C633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Ne glede na navedeno, se predložitev papirnih listin lahko opravi v katerikoli podružnici garanta na območju Republike Slovenije.</w:t>
      </w:r>
      <w:r w:rsidRPr="00BE610C" w:rsidDel="00D4087F">
        <w:rPr>
          <w:rFonts w:ascii="Arial Narrow" w:hAnsi="Arial Narrow" w:cs="Arial"/>
          <w:szCs w:val="20"/>
        </w:rPr>
        <w:t xml:space="preserve"> </w:t>
      </w:r>
    </w:p>
    <w:p w14:paraId="3D57E36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FBB5110" w14:textId="0A852E5E"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376AD9">
        <w:rPr>
          <w:rFonts w:ascii="Arial Narrow" w:hAnsi="Arial Narrow" w:cs="Arial"/>
          <w:b/>
          <w:szCs w:val="20"/>
        </w:rPr>
        <w:t>DATUM VELJAVNOSTI: do 26.</w:t>
      </w:r>
      <w:r w:rsidR="00376AD9" w:rsidRPr="00376AD9">
        <w:rPr>
          <w:rFonts w:ascii="Arial Narrow" w:hAnsi="Arial Narrow" w:cs="Arial"/>
          <w:b/>
          <w:szCs w:val="20"/>
        </w:rPr>
        <w:t>04</w:t>
      </w:r>
      <w:r w:rsidRPr="00376AD9">
        <w:rPr>
          <w:rFonts w:ascii="Arial Narrow" w:hAnsi="Arial Narrow" w:cs="Arial"/>
          <w:b/>
          <w:szCs w:val="20"/>
        </w:rPr>
        <w:t>.20</w:t>
      </w:r>
      <w:r w:rsidR="00376AD9" w:rsidRPr="00376AD9">
        <w:rPr>
          <w:rFonts w:ascii="Arial Narrow" w:hAnsi="Arial Narrow" w:cs="Arial"/>
          <w:b/>
          <w:szCs w:val="20"/>
        </w:rPr>
        <w:t>2</w:t>
      </w:r>
      <w:r w:rsidR="00AA6E2E">
        <w:rPr>
          <w:rFonts w:ascii="Arial Narrow" w:hAnsi="Arial Narrow" w:cs="Arial"/>
          <w:b/>
          <w:szCs w:val="20"/>
        </w:rPr>
        <w:t>4</w:t>
      </w:r>
    </w:p>
    <w:p w14:paraId="0021B59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83F651A"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STRANKA, KI JE DOLŽNA PLAČATI STROŠKE: _____________________________________________________________</w:t>
      </w:r>
      <w:r w:rsidRPr="00BE610C">
        <w:rPr>
          <w:rFonts w:ascii="Arial Narrow" w:hAnsi="Arial Narrow" w:cs="Arial"/>
          <w:szCs w:val="20"/>
        </w:rPr>
        <w:t xml:space="preserve"> </w:t>
      </w:r>
      <w:r w:rsidRPr="00BE610C">
        <w:rPr>
          <w:rFonts w:ascii="Arial Narrow" w:hAnsi="Arial Narrow" w:cs="Arial"/>
          <w:i/>
          <w:szCs w:val="20"/>
        </w:rPr>
        <w:t>(vpiše se ime naročnika zavarovanja, tj. kandidata oziroma ponudnika v postopku javnega naročanja)</w:t>
      </w:r>
    </w:p>
    <w:p w14:paraId="23165FB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2C633D29" w14:textId="77777777" w:rsidR="00BE610C" w:rsidRPr="00BE610C" w:rsidRDefault="00BE610C" w:rsidP="00BE610C">
      <w:pPr>
        <w:rPr>
          <w:rFonts w:ascii="Arial Narrow" w:hAnsi="Arial Narrow" w:cs="Arial"/>
          <w:szCs w:val="20"/>
        </w:rPr>
      </w:pPr>
      <w:r w:rsidRPr="00BE610C">
        <w:rPr>
          <w:rFonts w:ascii="Arial Narrow" w:hAnsi="Arial Narrow" w:cs="Arial"/>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2E1885" w14:textId="77777777" w:rsidR="00BE610C" w:rsidRPr="00BE610C" w:rsidRDefault="00BE610C" w:rsidP="00BE610C">
      <w:pPr>
        <w:rPr>
          <w:rFonts w:ascii="Arial Narrow" w:hAnsi="Arial Narrow" w:cs="Arial"/>
          <w:szCs w:val="20"/>
        </w:rPr>
      </w:pPr>
    </w:p>
    <w:p w14:paraId="616FA338" w14:textId="77777777" w:rsidR="00BE610C" w:rsidRPr="00BE610C" w:rsidRDefault="00BE610C" w:rsidP="00BE610C">
      <w:pPr>
        <w:rPr>
          <w:rFonts w:ascii="Arial Narrow" w:hAnsi="Arial Narrow" w:cs="Arial"/>
          <w:szCs w:val="20"/>
        </w:rPr>
      </w:pPr>
      <w:r w:rsidRPr="00BE610C">
        <w:rPr>
          <w:rFonts w:ascii="Arial Narrow" w:hAnsi="Arial Narrow" w:cs="Arial"/>
          <w:szCs w:val="20"/>
        </w:rPr>
        <w:t xml:space="preserve">Zavarovanje se lahko unovči iz naslednjih razlogov, ki morajo biti navedeni v izjavi upravičenca oziroma zahtevi za plačilo: </w:t>
      </w:r>
    </w:p>
    <w:p w14:paraId="12D593C2"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naročnik zavarovanja je umaknil ponudbo po poteku roka za prejem ponudb ali nedopustno spremenil ponudbo v času njene veljavnosti; ali</w:t>
      </w:r>
    </w:p>
    <w:p w14:paraId="269228FC"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na poziv upravičenca ni podpisal pogodbe; ali</w:t>
      </w:r>
    </w:p>
    <w:p w14:paraId="503B052B"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ni predložil zavarovanja za dobro izvedbo pogodbenih obveznosti v skladu s pogoji naročila.</w:t>
      </w:r>
    </w:p>
    <w:p w14:paraId="03421040" w14:textId="77777777" w:rsidR="00BE610C" w:rsidRPr="00BE610C" w:rsidRDefault="00BE610C" w:rsidP="00BE610C">
      <w:pPr>
        <w:rPr>
          <w:rFonts w:ascii="Arial Narrow" w:hAnsi="Arial Narrow" w:cs="Arial"/>
          <w:szCs w:val="20"/>
        </w:rPr>
      </w:pPr>
    </w:p>
    <w:p w14:paraId="1876219F" w14:textId="77777777" w:rsidR="00BE610C" w:rsidRPr="00BE610C" w:rsidRDefault="00BE610C" w:rsidP="00BE610C">
      <w:pPr>
        <w:rPr>
          <w:rFonts w:ascii="Arial Narrow" w:hAnsi="Arial Narrow" w:cs="Arial"/>
          <w:szCs w:val="20"/>
        </w:rPr>
      </w:pPr>
      <w:r w:rsidRPr="00BE610C">
        <w:rPr>
          <w:rFonts w:ascii="Arial Narrow" w:hAnsi="Arial Narrow" w:cs="Arial"/>
          <w:szCs w:val="20"/>
        </w:rPr>
        <w:t>Katerokoli zahtevo za plačilo po tem zavarovanju moramo prejeti na datum veljavnosti zavarovanja ali pred njim v zgoraj navedenem kraju predložitve.</w:t>
      </w:r>
    </w:p>
    <w:p w14:paraId="06F4975A" w14:textId="77777777" w:rsidR="00BE610C" w:rsidRPr="00BE610C" w:rsidRDefault="00BE610C" w:rsidP="00BE610C">
      <w:pPr>
        <w:rPr>
          <w:rFonts w:ascii="Arial Narrow" w:hAnsi="Arial Narrow" w:cs="Arial"/>
          <w:szCs w:val="20"/>
        </w:rPr>
      </w:pPr>
    </w:p>
    <w:p w14:paraId="705EFFDB" w14:textId="77777777" w:rsidR="00BE610C" w:rsidRPr="00BE610C" w:rsidRDefault="00BE610C" w:rsidP="00BE610C">
      <w:pPr>
        <w:rPr>
          <w:rFonts w:ascii="Arial Narrow" w:hAnsi="Arial Narrow" w:cs="Arial"/>
          <w:szCs w:val="20"/>
        </w:rPr>
      </w:pPr>
      <w:r w:rsidRPr="00BE610C">
        <w:rPr>
          <w:rFonts w:ascii="Arial Narrow" w:hAnsi="Arial Narrow" w:cs="Arial"/>
          <w:szCs w:val="20"/>
        </w:rPr>
        <w:t>Morebitne spore v zvezi s tem zavarovanjem rešuje stvarno pristojno sodišče v Ljubljani po slovenskem pravu.</w:t>
      </w:r>
    </w:p>
    <w:p w14:paraId="078A5C30"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1FF5901"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Za to zavarovanje veljajo Enotna pravila za garancije na poziv (EPGP) revizija iz leta 2010, izdana pri MTZ pod št. 758.</w:t>
      </w:r>
    </w:p>
    <w:p w14:paraId="1C0664B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w:t>
      </w:r>
    </w:p>
    <w:p w14:paraId="3C5282C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garant</w:t>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(žig in podpis)</w:t>
      </w:r>
    </w:p>
    <w:p w14:paraId="4470761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p>
    <w:p w14:paraId="296E5F97" w14:textId="77777777" w:rsidR="00BE610C" w:rsidRPr="00BE610C" w:rsidRDefault="00BE610C">
      <w:pPr>
        <w:spacing w:line="240" w:lineRule="auto"/>
        <w:jc w:val="left"/>
        <w:rPr>
          <w:rFonts w:ascii="Arial Narrow" w:hAnsi="Arial Narrow"/>
          <w:szCs w:val="20"/>
        </w:rPr>
      </w:pPr>
      <w:r w:rsidRPr="00BE610C">
        <w:rPr>
          <w:rFonts w:ascii="Arial Narrow" w:hAnsi="Arial Narrow"/>
          <w:szCs w:val="20"/>
        </w:rPr>
        <w:br w:type="page"/>
      </w:r>
    </w:p>
    <w:p w14:paraId="0A55EF89" w14:textId="77777777" w:rsidR="00BE610C" w:rsidRDefault="00BE610C" w:rsidP="00BE610C"/>
    <w:p w14:paraId="1DD31FC8" w14:textId="77777777" w:rsidR="00631EA7" w:rsidRPr="00E658AC" w:rsidRDefault="00631EA7" w:rsidP="007619CB">
      <w:pPr>
        <w:pStyle w:val="Odstavekseznama"/>
        <w:numPr>
          <w:ilvl w:val="0"/>
          <w:numId w:val="29"/>
        </w:numPr>
        <w:spacing w:line="240" w:lineRule="auto"/>
        <w:ind w:right="49"/>
        <w:contextualSpacing w:val="0"/>
        <w:jc w:val="center"/>
        <w:rPr>
          <w:rFonts w:ascii="Arial Narrow" w:hAnsi="Arial Narrow"/>
          <w:i/>
          <w:szCs w:val="20"/>
        </w:rPr>
      </w:pPr>
    </w:p>
    <w:p w14:paraId="4776FA4C" w14:textId="77777777" w:rsidR="000C7BC5" w:rsidRDefault="000C7BC5" w:rsidP="000C7BC5">
      <w:pPr>
        <w:spacing w:line="240" w:lineRule="auto"/>
        <w:ind w:right="49"/>
        <w:rPr>
          <w:rFonts w:ascii="Arial Narrow" w:hAnsi="Arial Narrow"/>
          <w:szCs w:val="20"/>
        </w:rPr>
      </w:pPr>
    </w:p>
    <w:p w14:paraId="3A6D09C1" w14:textId="77777777" w:rsidR="000C7BC5" w:rsidRPr="00BC3252" w:rsidRDefault="000C7BC5" w:rsidP="000C7BC5">
      <w:pPr>
        <w:spacing w:line="240" w:lineRule="auto"/>
        <w:ind w:right="49"/>
        <w:rPr>
          <w:rFonts w:ascii="Arial Narrow" w:hAnsi="Arial Narrow"/>
          <w:szCs w:val="20"/>
        </w:rPr>
      </w:pPr>
      <w:r w:rsidRPr="00BC3252">
        <w:rPr>
          <w:rFonts w:ascii="Arial Narrow" w:hAnsi="Arial Narrow"/>
          <w:szCs w:val="20"/>
        </w:rPr>
        <w:t>VZOREC</w:t>
      </w:r>
    </w:p>
    <w:p w14:paraId="041C0A48" w14:textId="77777777" w:rsidR="000C7BC5" w:rsidRPr="00BC3252" w:rsidRDefault="000C7BC5" w:rsidP="002107F3">
      <w:pPr>
        <w:pStyle w:val="Naslov3"/>
        <w:numPr>
          <w:ilvl w:val="0"/>
          <w:numId w:val="0"/>
        </w:numPr>
        <w:spacing w:before="120"/>
        <w:ind w:left="1004"/>
        <w:rPr>
          <w:sz w:val="20"/>
          <w:szCs w:val="20"/>
        </w:rPr>
      </w:pPr>
      <w:r w:rsidRPr="00BC3252">
        <w:rPr>
          <w:sz w:val="20"/>
          <w:szCs w:val="20"/>
        </w:rPr>
        <w:t xml:space="preserve">Vzorec finančnega zavarovanja za dobro izvedbo pogodbenih obveznosti </w:t>
      </w:r>
    </w:p>
    <w:p w14:paraId="42C3257A" w14:textId="77777777" w:rsidR="000C7BC5" w:rsidRPr="00BC3252" w:rsidRDefault="000C7BC5" w:rsidP="000C7BC5">
      <w:pPr>
        <w:rPr>
          <w:rFonts w:ascii="Arial Narrow" w:hAnsi="Arial Narrow" w:cs="Arial"/>
          <w:szCs w:val="20"/>
        </w:rPr>
      </w:pPr>
    </w:p>
    <w:p w14:paraId="5381916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2CB5408B"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4079D99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upravičenca tj. naročnika javnega naročila)</w:t>
      </w:r>
    </w:p>
    <w:p w14:paraId="1D9CEEB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87F98A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2114B1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VRSTA ZAVAROVANJA: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2C7B73B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7125D8A"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369B43D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8728C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zavarovalnice/banke v kraju izdaje)</w:t>
      </w:r>
    </w:p>
    <w:p w14:paraId="4533928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688852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naročnika zavarovanja, tj. v postopku javnega naročanja izbranega ponudnika)</w:t>
      </w:r>
    </w:p>
    <w:p w14:paraId="1E681F2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B7FDEA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138E85F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DB52206"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(vpišeta se št. in datum pogodbe o izvedbi javnega naročila), </w:t>
      </w:r>
      <w:r w:rsidRPr="00BC3252">
        <w:rPr>
          <w:rFonts w:ascii="Arial Narrow" w:hAnsi="Arial Narrow" w:cs="Arial"/>
          <w:szCs w:val="20"/>
        </w:rPr>
        <w:t xml:space="preserve">katere predmet je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predmet javnega naročila)</w:t>
      </w:r>
      <w:r w:rsidRPr="00BC3252">
        <w:rPr>
          <w:rFonts w:ascii="Arial Narrow" w:hAnsi="Arial Narrow" w:cs="Arial"/>
          <w:szCs w:val="20"/>
        </w:rPr>
        <w:t>.</w:t>
      </w:r>
    </w:p>
    <w:p w14:paraId="08E7383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i/>
          <w:szCs w:val="20"/>
        </w:rPr>
        <w:t xml:space="preserve"> </w:t>
      </w:r>
    </w:p>
    <w:p w14:paraId="29646F5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0D115DB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E45E76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(nobena/navede se listina)</w:t>
      </w:r>
    </w:p>
    <w:p w14:paraId="0ACB997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FCC0B1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11D1E0B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A6E69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0CE9BA8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A4937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(garant vpiše naslov podružnice, kjer se opravi predložitev papirnih listin, ali elektronski naslov za predložitev v elektronski obliki, kot na primer garantov SWIFT naslov)</w:t>
      </w:r>
    </w:p>
    <w:p w14:paraId="2DB9592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A9EE86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7D46246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  </w:t>
      </w:r>
    </w:p>
    <w:p w14:paraId="06EEBE90"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noProof/>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p>
    <w:p w14:paraId="101150A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34F4B2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STRANKA, KI MORA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14027A5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3E1B7841" w14:textId="77777777" w:rsidR="000C7BC5" w:rsidRPr="00BC3252" w:rsidRDefault="000C7BC5" w:rsidP="000C7BC5">
      <w:pPr>
        <w:rPr>
          <w:rFonts w:ascii="Arial Narrow" w:hAnsi="Arial Narrow" w:cs="Arial"/>
          <w:szCs w:val="20"/>
        </w:rPr>
      </w:pPr>
      <w:r w:rsidRPr="00BC3252">
        <w:rPr>
          <w:rFonts w:ascii="Arial Narrow" w:hAnsi="Arial Narrow"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E125A3" w14:textId="77777777" w:rsidR="000C7BC5" w:rsidRPr="00BC3252" w:rsidRDefault="000C7BC5" w:rsidP="000C7BC5">
      <w:pPr>
        <w:rPr>
          <w:rFonts w:ascii="Arial Narrow" w:hAnsi="Arial Narrow" w:cs="Arial"/>
          <w:szCs w:val="20"/>
        </w:rPr>
      </w:pPr>
    </w:p>
    <w:p w14:paraId="5E6DB7C1" w14:textId="77777777" w:rsidR="000C7BC5" w:rsidRPr="00BC3252" w:rsidRDefault="000C7BC5" w:rsidP="000C7BC5">
      <w:pPr>
        <w:rPr>
          <w:rFonts w:ascii="Arial Narrow" w:hAnsi="Arial Narrow" w:cs="Arial"/>
          <w:szCs w:val="20"/>
        </w:rPr>
      </w:pPr>
      <w:r w:rsidRPr="00BC3252">
        <w:rPr>
          <w:rFonts w:ascii="Arial Narrow" w:hAnsi="Arial Narrow" w:cs="Arial"/>
          <w:szCs w:val="20"/>
        </w:rPr>
        <w:lastRenderedPageBreak/>
        <w:t>Katerokoli zahtevo za plačilo po tem zavarovanju moramo prejeti na datum veljavnosti zavarovanja ali pred njim v zgoraj navedenem kraju predložitve.</w:t>
      </w:r>
    </w:p>
    <w:p w14:paraId="322F4347" w14:textId="77777777" w:rsidR="000C7BC5" w:rsidRPr="00BC3252" w:rsidRDefault="000C7BC5" w:rsidP="000C7BC5">
      <w:pPr>
        <w:rPr>
          <w:rFonts w:ascii="Arial Narrow" w:hAnsi="Arial Narrow" w:cs="Arial"/>
          <w:szCs w:val="20"/>
        </w:rPr>
      </w:pPr>
    </w:p>
    <w:p w14:paraId="5A34BE4D"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34758310" w14:textId="77777777" w:rsidR="000C7BC5" w:rsidRPr="00BC3252" w:rsidRDefault="000C7BC5" w:rsidP="000C7BC5">
      <w:pPr>
        <w:rPr>
          <w:rFonts w:ascii="Arial Narrow" w:hAnsi="Arial Narrow" w:cs="Arial"/>
          <w:szCs w:val="20"/>
        </w:rPr>
      </w:pPr>
    </w:p>
    <w:p w14:paraId="1B31D6A7" w14:textId="77777777" w:rsidR="000C7BC5" w:rsidRPr="00BC3252" w:rsidRDefault="000C7BC5" w:rsidP="000C7BC5">
      <w:pPr>
        <w:rPr>
          <w:rFonts w:ascii="Arial Narrow" w:hAnsi="Arial Narrow" w:cs="Arial"/>
          <w:szCs w:val="20"/>
        </w:rPr>
      </w:pPr>
      <w:r w:rsidRPr="00BC3252">
        <w:rPr>
          <w:rFonts w:ascii="Arial Narrow" w:hAnsi="Arial Narrow" w:cs="Arial"/>
          <w:szCs w:val="20"/>
        </w:rPr>
        <w:tab/>
      </w:r>
    </w:p>
    <w:p w14:paraId="62049657" w14:textId="77777777" w:rsidR="000C7BC5" w:rsidRPr="00BC3252" w:rsidRDefault="000C7BC5" w:rsidP="000C7BC5">
      <w:pPr>
        <w:rPr>
          <w:rFonts w:ascii="Arial Narrow" w:hAnsi="Arial Narrow" w:cs="Arial"/>
          <w:szCs w:val="20"/>
        </w:rPr>
      </w:pPr>
    </w:p>
    <w:p w14:paraId="650860FE" w14:textId="77777777" w:rsidR="000C7BC5" w:rsidRPr="00BC3252" w:rsidRDefault="000C7BC5" w:rsidP="000C7BC5">
      <w:pPr>
        <w:rPr>
          <w:rFonts w:ascii="Arial Narrow" w:hAnsi="Arial Narrow" w:cs="Arial"/>
          <w:szCs w:val="20"/>
        </w:rPr>
      </w:pPr>
    </w:p>
    <w:p w14:paraId="0D7DE4DE" w14:textId="39879E35" w:rsidR="000C7BC5" w:rsidRPr="00BC3252" w:rsidRDefault="000C7BC5" w:rsidP="000C7BC5">
      <w:pP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w:t>
      </w:r>
      <w:r w:rsidR="002107F3">
        <w:rPr>
          <w:rFonts w:ascii="Arial Narrow" w:hAnsi="Arial Narrow" w:cs="Arial"/>
          <w:szCs w:val="20"/>
        </w:rPr>
        <w:tab/>
      </w:r>
      <w:r w:rsidRPr="00BC3252">
        <w:rPr>
          <w:rFonts w:ascii="Arial Narrow" w:hAnsi="Arial Narrow" w:cs="Arial"/>
          <w:szCs w:val="20"/>
        </w:rPr>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002107F3">
        <w:rPr>
          <w:rFonts w:ascii="Arial Narrow" w:hAnsi="Arial Narrow" w:cs="Arial"/>
          <w:szCs w:val="20"/>
        </w:rPr>
        <w:tab/>
      </w:r>
      <w:r w:rsidRPr="00BC3252">
        <w:rPr>
          <w:rFonts w:ascii="Arial Narrow" w:hAnsi="Arial Narrow" w:cs="Arial"/>
          <w:szCs w:val="20"/>
        </w:rPr>
        <w:t>(žig in podpis)</w:t>
      </w:r>
    </w:p>
    <w:p w14:paraId="31C1BE0A" w14:textId="77777777" w:rsidR="00631EA7" w:rsidRPr="00E658AC" w:rsidRDefault="00631EA7">
      <w:pPr>
        <w:spacing w:line="240" w:lineRule="auto"/>
        <w:jc w:val="left"/>
        <w:rPr>
          <w:rFonts w:ascii="Arial Narrow" w:hAnsi="Arial Narrow"/>
          <w:szCs w:val="20"/>
        </w:rPr>
      </w:pPr>
    </w:p>
    <w:p w14:paraId="70A4519C" w14:textId="77777777" w:rsidR="00165DD8" w:rsidRPr="00E658AC" w:rsidRDefault="00165DD8">
      <w:pPr>
        <w:spacing w:line="240" w:lineRule="auto"/>
        <w:jc w:val="left"/>
        <w:rPr>
          <w:rFonts w:ascii="Arial Narrow" w:hAnsi="Arial Narrow"/>
          <w:i/>
          <w:szCs w:val="20"/>
        </w:rPr>
      </w:pPr>
    </w:p>
    <w:p w14:paraId="6ADBAE8D" w14:textId="77777777" w:rsidR="00920815" w:rsidRPr="00920815" w:rsidRDefault="00920815" w:rsidP="00920815">
      <w:pPr>
        <w:spacing w:line="240" w:lineRule="auto"/>
        <w:ind w:left="7514" w:right="49"/>
        <w:jc w:val="center"/>
        <w:rPr>
          <w:rFonts w:ascii="Arial Narrow" w:hAnsi="Arial Narrow"/>
          <w:lang w:val="sk-SK"/>
        </w:rPr>
      </w:pPr>
    </w:p>
    <w:p w14:paraId="08C4522F" w14:textId="77777777" w:rsidR="00920815" w:rsidRDefault="00920815" w:rsidP="00920815">
      <w:pPr>
        <w:spacing w:line="240" w:lineRule="auto"/>
        <w:ind w:right="49"/>
        <w:rPr>
          <w:rFonts w:ascii="Arial Narrow" w:hAnsi="Arial Narrow"/>
          <w:lang w:val="sk-SK"/>
        </w:rPr>
      </w:pPr>
    </w:p>
    <w:p w14:paraId="6E918B65" w14:textId="77777777" w:rsidR="00631EA7" w:rsidRPr="00E658AC" w:rsidRDefault="00631EA7" w:rsidP="00631EA7">
      <w:pPr>
        <w:pStyle w:val="BodyText1"/>
        <w:ind w:right="-1"/>
        <w:rPr>
          <w:rFonts w:ascii="Arial Narrow" w:hAnsi="Arial Narrow"/>
          <w:sz w:val="20"/>
          <w:lang w:val="sk-SK"/>
        </w:rPr>
      </w:pPr>
    </w:p>
    <w:p w14:paraId="609D95FA" w14:textId="77777777" w:rsidR="00B621DD" w:rsidRPr="000C7BC5" w:rsidRDefault="00631EA7" w:rsidP="000C7BC5">
      <w:pPr>
        <w:spacing w:line="240" w:lineRule="auto"/>
        <w:jc w:val="left"/>
        <w:rPr>
          <w:szCs w:val="20"/>
        </w:rPr>
      </w:pPr>
      <w:r w:rsidRPr="00E658AC">
        <w:rPr>
          <w:szCs w:val="20"/>
        </w:rPr>
        <w:br w:type="page"/>
      </w:r>
    </w:p>
    <w:p w14:paraId="188F946E" w14:textId="77777777" w:rsidR="00D43208" w:rsidRPr="00E658AC" w:rsidRDefault="00D43208" w:rsidP="007619CB">
      <w:pPr>
        <w:pStyle w:val="Odstavekseznama"/>
        <w:numPr>
          <w:ilvl w:val="0"/>
          <w:numId w:val="29"/>
        </w:numPr>
        <w:spacing w:line="240" w:lineRule="auto"/>
        <w:ind w:right="49"/>
        <w:contextualSpacing w:val="0"/>
        <w:jc w:val="center"/>
        <w:rPr>
          <w:rFonts w:ascii="Arial Narrow" w:hAnsi="Arial Narrow"/>
          <w:i/>
          <w:szCs w:val="20"/>
        </w:rPr>
      </w:pPr>
    </w:p>
    <w:p w14:paraId="573DF60F" w14:textId="77777777" w:rsidR="000A2FE0" w:rsidRDefault="000A2FE0" w:rsidP="000A2FE0">
      <w:pPr>
        <w:rPr>
          <w:rFonts w:ascii="Arial Narrow" w:hAnsi="Arial Narrow"/>
          <w:sz w:val="22"/>
        </w:rPr>
      </w:pPr>
    </w:p>
    <w:p w14:paraId="7F157CD4" w14:textId="77777777" w:rsidR="000C7BC5" w:rsidRPr="00BC3252" w:rsidRDefault="000C7BC5" w:rsidP="000C7BC5">
      <w:pPr>
        <w:rPr>
          <w:rFonts w:ascii="Arial Narrow" w:hAnsi="Arial Narrow"/>
          <w:szCs w:val="20"/>
        </w:rPr>
      </w:pPr>
      <w:r w:rsidRPr="00BC3252">
        <w:rPr>
          <w:rFonts w:ascii="Arial Narrow" w:hAnsi="Arial Narrow"/>
          <w:szCs w:val="20"/>
        </w:rPr>
        <w:t>VZOREC</w:t>
      </w:r>
    </w:p>
    <w:p w14:paraId="7662D9FB" w14:textId="77777777" w:rsidR="000C7BC5" w:rsidRPr="00B621DD" w:rsidRDefault="000C7BC5" w:rsidP="000C7BC5">
      <w:pPr>
        <w:rPr>
          <w:rFonts w:ascii="Arial Narrow" w:hAnsi="Arial Narrow"/>
          <w:szCs w:val="20"/>
        </w:rPr>
      </w:pPr>
    </w:p>
    <w:p w14:paraId="495173E2" w14:textId="77777777" w:rsidR="000C7BC5" w:rsidRPr="00BC3252" w:rsidRDefault="000C7BC5" w:rsidP="000C7BC5">
      <w:pPr>
        <w:keepNext/>
        <w:jc w:val="center"/>
        <w:rPr>
          <w:rFonts w:ascii="Arial Narrow" w:hAnsi="Arial Narrow" w:cs="Arial"/>
          <w:szCs w:val="20"/>
        </w:rPr>
      </w:pPr>
      <w:r w:rsidRPr="00BC3252">
        <w:rPr>
          <w:rFonts w:ascii="Arial Narrow" w:hAnsi="Arial Narrow" w:cs="Arial"/>
          <w:b/>
          <w:szCs w:val="20"/>
        </w:rPr>
        <w:t xml:space="preserve">Vzorec finančnega zavarovanja za odpravo napak v garancijskem roku </w:t>
      </w:r>
    </w:p>
    <w:p w14:paraId="54D78F20" w14:textId="77777777" w:rsidR="000C7BC5"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Cs w:val="20"/>
        </w:rPr>
      </w:pPr>
    </w:p>
    <w:p w14:paraId="6C9A994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01F77D7C" w14:textId="77777777" w:rsidR="000C7BC5" w:rsidRPr="00BC3252" w:rsidRDefault="000C7BC5" w:rsidP="000C7BC5">
      <w:pPr>
        <w:keepNext/>
        <w:rPr>
          <w:rFonts w:ascii="Arial Narrow" w:hAnsi="Arial Narrow" w:cs="Arial"/>
          <w:szCs w:val="20"/>
        </w:rPr>
      </w:pPr>
    </w:p>
    <w:p w14:paraId="0E95AA2F" w14:textId="77777777" w:rsidR="000C7BC5" w:rsidRPr="00BC3252" w:rsidRDefault="000C7BC5" w:rsidP="000C7BC5">
      <w:pPr>
        <w:keepNext/>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upravičenca tj. naročnika javnega naročila)</w:t>
      </w:r>
    </w:p>
    <w:p w14:paraId="1EAE8008" w14:textId="77777777" w:rsidR="000C7BC5" w:rsidRPr="00BC3252" w:rsidRDefault="000C7BC5" w:rsidP="000C7BC5">
      <w:pPr>
        <w:keepNext/>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7726ACE" w14:textId="77777777" w:rsidR="000C7BC5" w:rsidRPr="00BC3252" w:rsidRDefault="000C7BC5" w:rsidP="000C7BC5">
      <w:pPr>
        <w:keepNext/>
        <w:rPr>
          <w:rFonts w:ascii="Arial Narrow" w:hAnsi="Arial Narrow" w:cs="Arial"/>
          <w:szCs w:val="20"/>
        </w:rPr>
      </w:pPr>
    </w:p>
    <w:p w14:paraId="6B7827A4"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VRSTA: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7B95B15D" w14:textId="77777777" w:rsidR="000C7BC5" w:rsidRPr="00BC3252" w:rsidRDefault="000C7BC5" w:rsidP="000C7BC5">
      <w:pPr>
        <w:keepNext/>
        <w:rPr>
          <w:rFonts w:ascii="Arial Narrow" w:hAnsi="Arial Narrow" w:cs="Arial"/>
          <w:szCs w:val="20"/>
        </w:rPr>
      </w:pPr>
    </w:p>
    <w:p w14:paraId="38C2477A"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103CF58E" w14:textId="77777777" w:rsidR="000C7BC5" w:rsidRPr="00BC3252" w:rsidRDefault="000C7BC5" w:rsidP="000C7BC5">
      <w:pPr>
        <w:keepNext/>
        <w:rPr>
          <w:rFonts w:ascii="Arial Narrow" w:hAnsi="Arial Narrow" w:cs="Arial"/>
          <w:szCs w:val="20"/>
        </w:rPr>
      </w:pPr>
    </w:p>
    <w:p w14:paraId="0DA50116"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zavarovalnice/banke v kraju izdaje)</w:t>
      </w:r>
    </w:p>
    <w:p w14:paraId="0E275AD3" w14:textId="77777777" w:rsidR="000C7BC5" w:rsidRPr="00BC3252" w:rsidRDefault="000C7BC5" w:rsidP="000C7BC5">
      <w:pPr>
        <w:keepNext/>
        <w:rPr>
          <w:rFonts w:ascii="Arial Narrow" w:hAnsi="Arial Narrow" w:cs="Arial"/>
          <w:szCs w:val="20"/>
        </w:rPr>
      </w:pPr>
    </w:p>
    <w:p w14:paraId="16D3FC1D"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naročnika zavarovanja, tj. v postopku javnega naročanja izbranega ponudnika)</w:t>
      </w:r>
    </w:p>
    <w:p w14:paraId="5D7BA57F" w14:textId="77777777" w:rsidR="000C7BC5" w:rsidRPr="00BC3252" w:rsidRDefault="000C7BC5" w:rsidP="000C7BC5">
      <w:pPr>
        <w:keepNext/>
        <w:rPr>
          <w:rFonts w:ascii="Arial Narrow" w:hAnsi="Arial Narrow" w:cs="Arial"/>
          <w:szCs w:val="20"/>
        </w:rPr>
      </w:pPr>
    </w:p>
    <w:p w14:paraId="6B88E57B"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7DD8928C" w14:textId="77777777" w:rsidR="000C7BC5" w:rsidRPr="00BC3252" w:rsidRDefault="000C7BC5" w:rsidP="000C7BC5">
      <w:pPr>
        <w:keepNext/>
        <w:rPr>
          <w:rFonts w:ascii="Arial Narrow" w:hAnsi="Arial Narrow" w:cs="Arial"/>
          <w:szCs w:val="20"/>
        </w:rPr>
      </w:pPr>
    </w:p>
    <w:p w14:paraId="787AF03A"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za odpravo napak v garancijskem roku, ki izhaja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 se pogodbo o izvedbi javnega naročila), </w:t>
      </w:r>
      <w:r w:rsidRPr="00BC3252">
        <w:rPr>
          <w:rFonts w:ascii="Arial Narrow" w:hAnsi="Arial Narrow" w:cs="Arial"/>
          <w:szCs w:val="20"/>
        </w:rPr>
        <w:t xml:space="preserve">katere predmet </w:t>
      </w:r>
      <w:r w:rsidR="000D4A4B">
        <w:rPr>
          <w:rFonts w:ascii="Arial Narrow" w:hAnsi="Arial Narrow" w:cs="Arial"/>
          <w:szCs w:val="20"/>
        </w:rPr>
        <w:t xml:space="preserve">so </w:t>
      </w:r>
      <w:r w:rsidR="000D4A4B" w:rsidRPr="000D4A4B">
        <w:rPr>
          <w:rFonts w:ascii="Arial Narrow" w:hAnsi="Arial Narrow" w:cs="Arial"/>
          <w:szCs w:val="20"/>
        </w:rPr>
        <w:t>zobozdravniški</w:t>
      </w:r>
      <w:r w:rsidRPr="000D4A4B">
        <w:rPr>
          <w:rFonts w:ascii="Arial Narrow" w:hAnsi="Arial Narrow" w:cs="Arial"/>
          <w:szCs w:val="20"/>
        </w:rPr>
        <w:t xml:space="preserve"> </w:t>
      </w:r>
      <w:r w:rsidR="000D4A4B" w:rsidRPr="000D4A4B">
        <w:rPr>
          <w:rFonts w:ascii="Arial Narrow" w:hAnsi="Arial Narrow" w:cs="Arial"/>
          <w:szCs w:val="20"/>
        </w:rPr>
        <w:t>stoli</w:t>
      </w:r>
      <w:r w:rsidRPr="000D4A4B">
        <w:rPr>
          <w:rFonts w:ascii="Arial Narrow" w:hAnsi="Arial Narrow" w:cs="Arial"/>
          <w:szCs w:val="20"/>
        </w:rPr>
        <w:t xml:space="preserve"> </w:t>
      </w:r>
      <w:r w:rsidRPr="000D4A4B">
        <w:rPr>
          <w:rFonts w:ascii="Arial Narrow" w:hAnsi="Arial Narrow" w:cs="Arial"/>
          <w:i/>
          <w:szCs w:val="20"/>
        </w:rPr>
        <w:t>(vpiše se predmet javnega naročila).</w:t>
      </w:r>
    </w:p>
    <w:p w14:paraId="1F5EEC84" w14:textId="77777777" w:rsidR="000C7BC5" w:rsidRPr="00BC3252" w:rsidRDefault="000C7BC5" w:rsidP="000C7BC5">
      <w:pPr>
        <w:keepNext/>
        <w:rPr>
          <w:rFonts w:ascii="Arial Narrow" w:hAnsi="Arial Narrow" w:cs="Arial"/>
          <w:szCs w:val="20"/>
        </w:rPr>
      </w:pPr>
    </w:p>
    <w:p w14:paraId="17A438C8"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1223064F" w14:textId="77777777" w:rsidR="000C7BC5" w:rsidRPr="00BC3252" w:rsidRDefault="000C7BC5" w:rsidP="000C7BC5">
      <w:pPr>
        <w:keepNext/>
        <w:rPr>
          <w:rFonts w:ascii="Arial Narrow" w:hAnsi="Arial Narrow" w:cs="Arial"/>
          <w:szCs w:val="20"/>
        </w:rPr>
      </w:pPr>
    </w:p>
    <w:p w14:paraId="64B5BA45"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Pr>
          <w:rFonts w:ascii="Arial Narrow" w:hAnsi="Arial Narrow" w:cs="Arial"/>
          <w:szCs w:val="20"/>
        </w:rPr>
        <w:t>bančna garancija ali kavcijsko zavarovanje</w:t>
      </w:r>
      <w:r w:rsidRPr="00BC3252">
        <w:rPr>
          <w:rFonts w:ascii="Arial Narrow" w:hAnsi="Arial Narrow" w:cs="Arial"/>
          <w:i/>
          <w:szCs w:val="20"/>
        </w:rPr>
        <w:t xml:space="preserve"> (nobena/navede se listina)</w:t>
      </w:r>
    </w:p>
    <w:p w14:paraId="2AB7E466" w14:textId="77777777" w:rsidR="000C7BC5" w:rsidRPr="00BC3252" w:rsidRDefault="000C7BC5" w:rsidP="000C7BC5">
      <w:pPr>
        <w:keepNext/>
        <w:rPr>
          <w:rFonts w:ascii="Arial Narrow" w:hAnsi="Arial Narrow" w:cs="Arial"/>
          <w:szCs w:val="20"/>
        </w:rPr>
      </w:pPr>
    </w:p>
    <w:p w14:paraId="6BC1F624"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0B0CC229" w14:textId="77777777" w:rsidR="000C7BC5" w:rsidRPr="00BC3252" w:rsidRDefault="000C7BC5" w:rsidP="000C7BC5">
      <w:pPr>
        <w:keepNext/>
        <w:rPr>
          <w:rFonts w:ascii="Arial Narrow" w:hAnsi="Arial Narrow" w:cs="Arial"/>
          <w:szCs w:val="20"/>
        </w:rPr>
      </w:pPr>
    </w:p>
    <w:p w14:paraId="038154C6"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139DD40C" w14:textId="77777777" w:rsidR="000C7BC5" w:rsidRPr="00BC3252" w:rsidRDefault="000C7BC5" w:rsidP="000C7BC5">
      <w:pPr>
        <w:keepNext/>
        <w:rPr>
          <w:rFonts w:ascii="Arial Narrow" w:hAnsi="Arial Narrow" w:cs="Arial"/>
          <w:szCs w:val="20"/>
        </w:rPr>
      </w:pPr>
    </w:p>
    <w:p w14:paraId="28DC98F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(garant vpiše naslov podružnice, kjer se opravi predložitev papirnih listin, ali elektronski naslov za predložitev v elektronski obliki, kot na primer garantov SWIFT naslov)</w:t>
      </w:r>
    </w:p>
    <w:p w14:paraId="31E515F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C87B31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3CED57F6" w14:textId="77777777" w:rsidR="000C7BC5" w:rsidRPr="00BC3252" w:rsidRDefault="000C7BC5" w:rsidP="000C7BC5">
      <w:pPr>
        <w:keepNext/>
        <w:rPr>
          <w:rFonts w:ascii="Arial Narrow" w:hAnsi="Arial Narrow" w:cs="Arial"/>
          <w:szCs w:val="20"/>
        </w:rPr>
      </w:pPr>
    </w:p>
    <w:p w14:paraId="78544876" w14:textId="399CB5B4"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r w:rsidR="00921E69" w:rsidRPr="00921E69">
        <w:rPr>
          <w:rFonts w:ascii="Arial Narrow" w:hAnsi="Arial Narrow"/>
          <w:color w:val="00B050"/>
          <w:szCs w:val="20"/>
          <w:highlight w:val="yellow"/>
        </w:rPr>
        <w:t xml:space="preserve"> </w:t>
      </w:r>
    </w:p>
    <w:p w14:paraId="546CDDBD" w14:textId="77777777" w:rsidR="000C7BC5" w:rsidRPr="00BC3252" w:rsidRDefault="000C7BC5" w:rsidP="000C7BC5">
      <w:pPr>
        <w:keepNext/>
        <w:rPr>
          <w:rFonts w:ascii="Arial Narrow" w:hAnsi="Arial Narrow" w:cs="Arial"/>
          <w:szCs w:val="20"/>
        </w:rPr>
      </w:pPr>
    </w:p>
    <w:p w14:paraId="6F8373B3"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STRANKA, KI JE DOLŽNA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20FA8447" w14:textId="77777777" w:rsidR="000C7BC5" w:rsidRPr="00BC3252" w:rsidRDefault="000C7BC5" w:rsidP="000C7BC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5B16126" w14:textId="77777777" w:rsidR="000C7BC5" w:rsidRPr="00BC3252" w:rsidRDefault="000C7BC5" w:rsidP="000C7BC5">
      <w:pPr>
        <w:rPr>
          <w:rFonts w:ascii="Arial Narrow" w:hAnsi="Arial Narrow" w:cs="Arial"/>
          <w:szCs w:val="20"/>
        </w:rPr>
      </w:pPr>
      <w:r w:rsidRPr="00BC3252">
        <w:rPr>
          <w:rFonts w:ascii="Arial Narrow" w:hAnsi="Arial Narrow"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0E8C1FA" w14:textId="77777777" w:rsidR="000C7BC5" w:rsidRPr="00BC3252" w:rsidRDefault="000C7BC5" w:rsidP="000C7BC5">
      <w:pPr>
        <w:rPr>
          <w:rFonts w:ascii="Arial Narrow" w:hAnsi="Arial Narrow" w:cs="Arial"/>
          <w:szCs w:val="20"/>
        </w:rPr>
      </w:pPr>
    </w:p>
    <w:p w14:paraId="3C665F20" w14:textId="77777777" w:rsidR="000C7BC5" w:rsidRPr="00BC3252" w:rsidRDefault="000C7BC5" w:rsidP="000C7BC5">
      <w:pPr>
        <w:rPr>
          <w:rFonts w:ascii="Arial Narrow" w:hAnsi="Arial Narrow" w:cs="Arial"/>
          <w:szCs w:val="20"/>
        </w:rPr>
      </w:pPr>
      <w:r w:rsidRPr="00BC3252">
        <w:rPr>
          <w:rFonts w:ascii="Arial Narrow" w:hAnsi="Arial Narrow" w:cs="Arial"/>
          <w:szCs w:val="20"/>
        </w:rPr>
        <w:t>Katerokoli zahtevo za plačilo po tem zavarovanju moramo prejeti na datum veljavnosti zavarovanja ali pred njim v zgoraj navedenem kraju predložitve.</w:t>
      </w:r>
    </w:p>
    <w:p w14:paraId="3E5C1728" w14:textId="77777777" w:rsidR="000C7BC5" w:rsidRPr="00BC3252" w:rsidRDefault="000C7BC5" w:rsidP="000C7BC5">
      <w:pPr>
        <w:rPr>
          <w:rFonts w:ascii="Arial Narrow" w:hAnsi="Arial Narrow" w:cs="Arial"/>
          <w:szCs w:val="20"/>
        </w:rPr>
      </w:pPr>
    </w:p>
    <w:p w14:paraId="6DF12CC6"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584FA090" w14:textId="77777777" w:rsidR="000C7BC5" w:rsidRPr="00BC3252" w:rsidRDefault="000C7BC5" w:rsidP="000C7BC5">
      <w:pPr>
        <w:rPr>
          <w:rFonts w:ascii="Arial Narrow" w:hAnsi="Arial Narrow" w:cs="Arial"/>
          <w:szCs w:val="20"/>
        </w:rPr>
      </w:pPr>
    </w:p>
    <w:p w14:paraId="01CF9F3D" w14:textId="77777777" w:rsidR="000C7BC5" w:rsidRPr="00BC3252" w:rsidRDefault="000C7BC5" w:rsidP="000C7BC5">
      <w:pPr>
        <w:rPr>
          <w:rFonts w:ascii="Arial Narrow" w:hAnsi="Arial Narrow" w:cs="Arial"/>
          <w:szCs w:val="20"/>
        </w:rPr>
      </w:pPr>
    </w:p>
    <w:p w14:paraId="151CA25B" w14:textId="77777777" w:rsidR="000C7BC5" w:rsidRPr="00BC3252" w:rsidRDefault="000C7BC5" w:rsidP="000C7BC5">
      <w:pPr>
        <w:rPr>
          <w:rFonts w:ascii="Arial Narrow" w:hAnsi="Arial Narrow" w:cs="Arial"/>
          <w:szCs w:val="20"/>
        </w:rPr>
      </w:pPr>
    </w:p>
    <w:p w14:paraId="068D439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465FF9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(žig in podpis)</w:t>
      </w:r>
    </w:p>
    <w:p w14:paraId="080B55F8" w14:textId="77777777" w:rsidR="000C7BC5" w:rsidRPr="00687B90" w:rsidRDefault="000C7BC5" w:rsidP="000C7BC5">
      <w:pPr>
        <w:pStyle w:val="Telobesedila"/>
        <w:ind w:right="49"/>
        <w:rPr>
          <w:rFonts w:ascii="Arial Narrow" w:hAnsi="Arial Narrow"/>
        </w:rPr>
      </w:pPr>
    </w:p>
    <w:p w14:paraId="35EDC65D" w14:textId="77777777" w:rsidR="000C7BC5" w:rsidRDefault="000C7BC5" w:rsidP="000C7BC5"/>
    <w:p w14:paraId="7DDFAB42" w14:textId="77777777" w:rsidR="000C7BC5" w:rsidRPr="00E658AC" w:rsidRDefault="000C7BC5" w:rsidP="000C7BC5">
      <w:pPr>
        <w:pStyle w:val="BodyText21"/>
        <w:widowControl/>
        <w:rPr>
          <w:rFonts w:ascii="Arial Narrow" w:hAnsi="Arial Narrow"/>
        </w:rPr>
      </w:pPr>
    </w:p>
    <w:p w14:paraId="08B9FC24" w14:textId="77777777" w:rsidR="000C7BC5" w:rsidRDefault="000C7BC5" w:rsidP="000A2FE0">
      <w:pPr>
        <w:rPr>
          <w:rFonts w:ascii="Arial Narrow" w:hAnsi="Arial Narrow"/>
          <w:sz w:val="22"/>
        </w:rPr>
      </w:pPr>
    </w:p>
    <w:p w14:paraId="620A999D" w14:textId="77777777" w:rsidR="000A2FE0" w:rsidRPr="000C7BC5" w:rsidRDefault="000A2FE0" w:rsidP="000C7BC5">
      <w:pPr>
        <w:spacing w:line="240" w:lineRule="auto"/>
        <w:jc w:val="left"/>
        <w:rPr>
          <w:rFonts w:ascii="Arial Narrow" w:hAnsi="Arial Narrow"/>
          <w:sz w:val="22"/>
        </w:rPr>
      </w:pPr>
    </w:p>
    <w:sectPr w:rsidR="000A2FE0" w:rsidRPr="000C7BC5" w:rsidSect="0006659E">
      <w:headerReference w:type="even" r:id="rId18"/>
      <w:headerReference w:type="default" r:id="rId19"/>
      <w:footerReference w:type="even" r:id="rId20"/>
      <w:footerReference w:type="default" r:id="rId21"/>
      <w:headerReference w:type="first" r:id="rId22"/>
      <w:footerReference w:type="first" r:id="rId23"/>
      <w:pgSz w:w="11906" w:h="16838" w:code="9"/>
      <w:pgMar w:top="846" w:right="1418" w:bottom="1276" w:left="1418" w:header="70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8F93" w14:textId="77777777" w:rsidR="00E31375" w:rsidRDefault="00E31375" w:rsidP="00107834">
      <w:pPr>
        <w:spacing w:line="240" w:lineRule="auto"/>
      </w:pPr>
      <w:r>
        <w:separator/>
      </w:r>
    </w:p>
  </w:endnote>
  <w:endnote w:type="continuationSeparator" w:id="0">
    <w:p w14:paraId="5E860792" w14:textId="77777777" w:rsidR="00E31375" w:rsidRDefault="00E3137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C1B2" w14:textId="77777777" w:rsidR="00376AD9" w:rsidRDefault="00376A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34CF" w14:textId="77777777" w:rsidR="00A84CD3" w:rsidRPr="00831D98" w:rsidRDefault="00A84CD3" w:rsidP="00152883">
    <w:pPr>
      <w:pStyle w:val="Noga"/>
      <w:jc w:val="right"/>
      <w:rPr>
        <w:sz w:val="16"/>
        <w:szCs w:val="16"/>
      </w:rPr>
    </w:pPr>
    <w:r>
      <w:rPr>
        <w:sz w:val="16"/>
        <w:szCs w:val="16"/>
      </w:rPr>
      <w:t xml:space="preserve">Stran </w:t>
    </w:r>
    <w:r w:rsidR="0040077B">
      <w:rPr>
        <w:sz w:val="16"/>
        <w:szCs w:val="16"/>
      </w:rPr>
      <w:fldChar w:fldCharType="begin"/>
    </w:r>
    <w:r>
      <w:rPr>
        <w:sz w:val="16"/>
        <w:szCs w:val="16"/>
      </w:rPr>
      <w:instrText xml:space="preserve"> PAGE  \* Arabic  \* MERGEFORMAT </w:instrText>
    </w:r>
    <w:r w:rsidR="0040077B">
      <w:rPr>
        <w:sz w:val="16"/>
        <w:szCs w:val="16"/>
      </w:rPr>
      <w:fldChar w:fldCharType="separate"/>
    </w:r>
    <w:r w:rsidR="00C043C1">
      <w:rPr>
        <w:noProof/>
        <w:sz w:val="16"/>
        <w:szCs w:val="16"/>
      </w:rPr>
      <w:t>8</w:t>
    </w:r>
    <w:r w:rsidR="0040077B">
      <w:rPr>
        <w:sz w:val="16"/>
        <w:szCs w:val="16"/>
      </w:rPr>
      <w:fldChar w:fldCharType="end"/>
    </w:r>
    <w:r>
      <w:rPr>
        <w:sz w:val="16"/>
        <w:szCs w:val="16"/>
      </w:rPr>
      <w:t>/</w:t>
    </w:r>
    <w:fldSimple w:instr=" NUMPAGES  \* Arabic  \* MERGEFORMAT ">
      <w:r w:rsidR="00C043C1" w:rsidRPr="00C043C1">
        <w:rPr>
          <w:noProof/>
          <w:sz w:val="16"/>
          <w:szCs w:val="16"/>
        </w:rPr>
        <w:t>40</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A23E" w14:textId="77777777" w:rsidR="00A84CD3" w:rsidRPr="00887C43" w:rsidRDefault="00A84CD3" w:rsidP="00CC3252">
    <w:pPr>
      <w:pStyle w:val="Noga"/>
      <w:pBdr>
        <w:top w:val="single" w:sz="4" w:space="0" w:color="auto"/>
      </w:pBdr>
      <w:rPr>
        <w:sz w:val="16"/>
        <w:szCs w:val="16"/>
      </w:rPr>
    </w:pPr>
    <w:r>
      <w:rPr>
        <w:sz w:val="16"/>
        <w:szCs w:val="16"/>
      </w:rPr>
      <w:t xml:space="preserve">JN-30/2022 ZOBOZDRAVNIŠKI STOLI </w:t>
    </w:r>
  </w:p>
  <w:p w14:paraId="33DFE377" w14:textId="77777777" w:rsidR="00A84CD3" w:rsidRPr="00831D98" w:rsidRDefault="00A84CD3" w:rsidP="00CC3252">
    <w:pPr>
      <w:pStyle w:val="Noga"/>
      <w:pBdr>
        <w:top w:val="single" w:sz="4"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EA77B" w14:textId="77777777" w:rsidR="00E31375" w:rsidRDefault="00E31375" w:rsidP="00107834">
      <w:pPr>
        <w:spacing w:line="240" w:lineRule="auto"/>
      </w:pPr>
      <w:r>
        <w:separator/>
      </w:r>
    </w:p>
  </w:footnote>
  <w:footnote w:type="continuationSeparator" w:id="0">
    <w:p w14:paraId="6C299604" w14:textId="77777777" w:rsidR="00E31375" w:rsidRDefault="00E3137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65A5" w14:textId="77777777" w:rsidR="00376AD9" w:rsidRDefault="00376A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37F9" w14:textId="77777777" w:rsidR="00A84CD3" w:rsidRPr="0006659E" w:rsidRDefault="00A84CD3" w:rsidP="0006659E">
    <w:pPr>
      <w:pStyle w:val="Glava"/>
      <w:jc w:val="center"/>
      <w:rPr>
        <w:rFonts w:ascii="Arial Narrow" w:hAnsi="Arial Narrow"/>
        <w:sz w:val="16"/>
        <w:szCs w:val="16"/>
      </w:rPr>
    </w:pPr>
    <w:r w:rsidRPr="0006659E">
      <w:rPr>
        <w:rFonts w:ascii="Arial Narrow" w:hAnsi="Arial Narrow"/>
        <w:sz w:val="16"/>
        <w:szCs w:val="16"/>
      </w:rPr>
      <w:t>ZDRAVSTVENI DOM LJUBLJANA</w:t>
    </w:r>
  </w:p>
  <w:p w14:paraId="50A11316" w14:textId="77777777" w:rsidR="00A84CD3" w:rsidRPr="0006659E" w:rsidRDefault="00A84CD3" w:rsidP="0006659E">
    <w:pPr>
      <w:pStyle w:val="Glava"/>
      <w:jc w:val="center"/>
      <w:rPr>
        <w:rFonts w:ascii="Arial Narrow" w:hAnsi="Arial Narrow"/>
        <w:sz w:val="16"/>
        <w:szCs w:val="16"/>
      </w:rPr>
    </w:pPr>
    <w:r>
      <w:rPr>
        <w:rFonts w:ascii="Arial Narrow" w:hAnsi="Arial Narrow"/>
        <w:sz w:val="16"/>
        <w:szCs w:val="16"/>
      </w:rPr>
      <w:t>JN-30/2022</w:t>
    </w:r>
    <w:r w:rsidRPr="0006659E">
      <w:rPr>
        <w:rFonts w:ascii="Arial Narrow" w:hAnsi="Arial Narrow"/>
        <w:sz w:val="16"/>
        <w:szCs w:val="16"/>
      </w:rPr>
      <w:t xml:space="preserve"> </w:t>
    </w:r>
    <w:r>
      <w:rPr>
        <w:rFonts w:ascii="Arial Narrow" w:hAnsi="Arial Narrow"/>
        <w:sz w:val="16"/>
        <w:szCs w:val="16"/>
      </w:rPr>
      <w:t>ZOBOZDRAVNIŠKI STOLI</w:t>
    </w:r>
  </w:p>
  <w:p w14:paraId="4E6625B5" w14:textId="77777777" w:rsidR="00A84CD3" w:rsidRPr="00BF68EF" w:rsidRDefault="00A84CD3" w:rsidP="0006659E">
    <w:pPr>
      <w:pStyle w:val="Glava"/>
      <w:rPr>
        <w:rFonts w:ascii="Arial Narrow" w:hAnsi="Arial Narrow"/>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CA19" w14:textId="77777777" w:rsidR="00A84CD3" w:rsidRDefault="00A84CD3" w:rsidP="00BB1E26">
    <w:pPr>
      <w:pStyle w:val="Glava"/>
    </w:pPr>
    <w:r>
      <w:rPr>
        <w:noProof/>
        <w:lang w:eastAsia="sl-SI"/>
      </w:rPr>
      <w:drawing>
        <wp:anchor distT="0" distB="0" distL="114300" distR="114300" simplePos="0" relativeHeight="251659264" behindDoc="0" locked="0" layoutInCell="1" allowOverlap="1" wp14:anchorId="3AE862A0" wp14:editId="001C5E29">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14:paraId="15A70736" w14:textId="77777777" w:rsidR="00A84CD3" w:rsidRDefault="00A84CD3" w:rsidP="00F269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WW8Num131"/>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1B110E"/>
    <w:multiLevelType w:val="hybridMultilevel"/>
    <w:tmpl w:val="F5F2E3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411DF3"/>
    <w:multiLevelType w:val="hybridMultilevel"/>
    <w:tmpl w:val="7B20F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F2A23"/>
    <w:multiLevelType w:val="multilevel"/>
    <w:tmpl w:val="63ECC196"/>
    <w:lvl w:ilvl="0">
      <w:start w:val="1000"/>
      <w:numFmt w:val="bullet"/>
      <w:lvlText w:val="-"/>
      <w:lvlJc w:val="left"/>
      <w:pPr>
        <w:tabs>
          <w:tab w:val="num" w:pos="720"/>
        </w:tabs>
        <w:ind w:left="720" w:hanging="360"/>
      </w:pPr>
      <w:rPr>
        <w:rFonts w:ascii="Arial Narrow" w:eastAsia="Times New Roman" w:hAnsi="Arial Narrow"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1D4112"/>
    <w:multiLevelType w:val="hybridMultilevel"/>
    <w:tmpl w:val="58262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EB6FEA"/>
    <w:multiLevelType w:val="hybridMultilevel"/>
    <w:tmpl w:val="C854F482"/>
    <w:lvl w:ilvl="0" w:tplc="B6FC6DC6">
      <w:start w:val="1"/>
      <w:numFmt w:val="decimal"/>
      <w:lvlText w:val="Priloga %1"/>
      <w:lvlJc w:val="left"/>
      <w:pPr>
        <w:ind w:left="7874" w:hanging="360"/>
      </w:pPr>
      <w:rPr>
        <w:rFonts w:ascii="Arial Narrow" w:hAnsi="Arial Narrow"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D35FD"/>
    <w:multiLevelType w:val="hybridMultilevel"/>
    <w:tmpl w:val="C2000E9E"/>
    <w:lvl w:ilvl="0" w:tplc="0424000F">
      <w:start w:val="1"/>
      <w:numFmt w:val="bullet"/>
      <w:lvlText w:val="-"/>
      <w:lvlJc w:val="left"/>
      <w:pPr>
        <w:ind w:left="720" w:hanging="360"/>
      </w:pPr>
      <w:rPr>
        <w:rFonts w:ascii="Arial" w:eastAsia="Times New Roman" w:hAnsi="Arial" w:cs="Aria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5" w15:restartNumberingAfterBreak="0">
    <w:nsid w:val="28120583"/>
    <w:multiLevelType w:val="hybridMultilevel"/>
    <w:tmpl w:val="3112015E"/>
    <w:lvl w:ilvl="0" w:tplc="0D165BF4">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7094C"/>
    <w:multiLevelType w:val="multilevel"/>
    <w:tmpl w:val="CA0A6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0F2EC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C61FDE"/>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D96D3B"/>
    <w:multiLevelType w:val="multilevel"/>
    <w:tmpl w:val="A502C69C"/>
    <w:lvl w:ilvl="0">
      <w:start w:val="8"/>
      <w:numFmt w:val="decimal"/>
      <w:lvlText w:val="%1"/>
      <w:lvlJc w:val="left"/>
      <w:pPr>
        <w:ind w:left="360" w:hanging="360"/>
      </w:pPr>
      <w:rPr>
        <w:rFonts w:ascii="Arial Narrow" w:hAnsi="Arial Narrow" w:hint="default"/>
      </w:rPr>
    </w:lvl>
    <w:lvl w:ilvl="1">
      <w:start w:val="1"/>
      <w:numFmt w:val="decimal"/>
      <w:lvlText w:val="%1.%2"/>
      <w:lvlJc w:val="left"/>
      <w:pPr>
        <w:ind w:left="502" w:hanging="360"/>
      </w:pPr>
      <w:rPr>
        <w:rFonts w:ascii="Arial Narrow" w:hAnsi="Arial Narrow" w:hint="default"/>
      </w:rPr>
    </w:lvl>
    <w:lvl w:ilvl="2">
      <w:start w:val="1"/>
      <w:numFmt w:val="decimal"/>
      <w:lvlText w:val="%1.%2.%3"/>
      <w:lvlJc w:val="left"/>
      <w:pPr>
        <w:ind w:left="1004" w:hanging="720"/>
      </w:pPr>
      <w:rPr>
        <w:rFonts w:ascii="Arial Narrow" w:hAnsi="Arial Narrow" w:hint="default"/>
      </w:rPr>
    </w:lvl>
    <w:lvl w:ilvl="3">
      <w:start w:val="1"/>
      <w:numFmt w:val="decimal"/>
      <w:lvlText w:val="%1.%2.%3.%4"/>
      <w:lvlJc w:val="left"/>
      <w:pPr>
        <w:ind w:left="1146" w:hanging="720"/>
      </w:pPr>
      <w:rPr>
        <w:rFonts w:ascii="Arial Narrow" w:hAnsi="Arial Narrow" w:hint="default"/>
      </w:rPr>
    </w:lvl>
    <w:lvl w:ilvl="4">
      <w:start w:val="1"/>
      <w:numFmt w:val="decimal"/>
      <w:lvlText w:val="%1.%2.%3.%4.%5"/>
      <w:lvlJc w:val="left"/>
      <w:pPr>
        <w:ind w:left="1648" w:hanging="1080"/>
      </w:pPr>
      <w:rPr>
        <w:rFonts w:ascii="Arial Narrow" w:hAnsi="Arial Narrow" w:hint="default"/>
      </w:rPr>
    </w:lvl>
    <w:lvl w:ilvl="5">
      <w:start w:val="1"/>
      <w:numFmt w:val="decimal"/>
      <w:lvlText w:val="%1.%2.%3.%4.%5.%6"/>
      <w:lvlJc w:val="left"/>
      <w:pPr>
        <w:ind w:left="1790" w:hanging="1080"/>
      </w:pPr>
      <w:rPr>
        <w:rFonts w:ascii="Arial Narrow" w:hAnsi="Arial Narrow" w:hint="default"/>
      </w:rPr>
    </w:lvl>
    <w:lvl w:ilvl="6">
      <w:start w:val="1"/>
      <w:numFmt w:val="decimal"/>
      <w:lvlText w:val="%1.%2.%3.%4.%5.%6.%7"/>
      <w:lvlJc w:val="left"/>
      <w:pPr>
        <w:ind w:left="2292" w:hanging="1440"/>
      </w:pPr>
      <w:rPr>
        <w:rFonts w:ascii="Arial Narrow" w:hAnsi="Arial Narrow" w:hint="default"/>
      </w:rPr>
    </w:lvl>
    <w:lvl w:ilvl="7">
      <w:start w:val="1"/>
      <w:numFmt w:val="decimal"/>
      <w:lvlText w:val="%1.%2.%3.%4.%5.%6.%7.%8"/>
      <w:lvlJc w:val="left"/>
      <w:pPr>
        <w:ind w:left="2434" w:hanging="1440"/>
      </w:pPr>
      <w:rPr>
        <w:rFonts w:ascii="Arial Narrow" w:hAnsi="Arial Narrow" w:hint="default"/>
      </w:rPr>
    </w:lvl>
    <w:lvl w:ilvl="8">
      <w:start w:val="1"/>
      <w:numFmt w:val="decimal"/>
      <w:lvlText w:val="%1.%2.%3.%4.%5.%6.%7.%8.%9"/>
      <w:lvlJc w:val="left"/>
      <w:pPr>
        <w:ind w:left="2576" w:hanging="1440"/>
      </w:pPr>
      <w:rPr>
        <w:rFonts w:ascii="Arial Narrow" w:hAnsi="Arial Narrow" w:hint="default"/>
      </w:rPr>
    </w:lvl>
  </w:abstractNum>
  <w:abstractNum w:abstractNumId="27" w15:restartNumberingAfterBreak="0">
    <w:nsid w:val="566813B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1349CF"/>
    <w:multiLevelType w:val="hybridMultilevel"/>
    <w:tmpl w:val="BD248E0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D94780"/>
    <w:multiLevelType w:val="hybridMultilevel"/>
    <w:tmpl w:val="6E5C59FA"/>
    <w:lvl w:ilvl="0" w:tplc="23361706">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7E8779F"/>
    <w:multiLevelType w:val="hybridMultilevel"/>
    <w:tmpl w:val="3F3E8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4A14E1"/>
    <w:multiLevelType w:val="hybridMultilevel"/>
    <w:tmpl w:val="31E22C5A"/>
    <w:lvl w:ilvl="0" w:tplc="CD7226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8C77E5"/>
    <w:multiLevelType w:val="hybridMultilevel"/>
    <w:tmpl w:val="D326E916"/>
    <w:lvl w:ilvl="0" w:tplc="04240001">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F06B03"/>
    <w:multiLevelType w:val="hybridMultilevel"/>
    <w:tmpl w:val="43E648C0"/>
    <w:lvl w:ilvl="0" w:tplc="71822AB2">
      <w:start w:val="1"/>
      <w:numFmt w:val="bullet"/>
      <w:lvlText w:val="-"/>
      <w:lvlJc w:val="left"/>
      <w:pPr>
        <w:ind w:left="720" w:hanging="360"/>
      </w:pPr>
      <w:rPr>
        <w:rFonts w:ascii="Times New Roman" w:eastAsia="Times New Roman" w:hAnsi="Times New Roman" w:cs="Times New Roman"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num w:numId="1" w16cid:durableId="999041552">
    <w:abstractNumId w:val="37"/>
  </w:num>
  <w:num w:numId="2" w16cid:durableId="2076856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89841618">
    <w:abstractNumId w:val="32"/>
  </w:num>
  <w:num w:numId="4" w16cid:durableId="107896481">
    <w:abstractNumId w:val="8"/>
  </w:num>
  <w:num w:numId="5" w16cid:durableId="1303847462">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16cid:durableId="603391325">
    <w:abstractNumId w:val="14"/>
  </w:num>
  <w:num w:numId="7" w16cid:durableId="610823436">
    <w:abstractNumId w:val="18"/>
  </w:num>
  <w:num w:numId="8" w16cid:durableId="1925724447">
    <w:abstractNumId w:val="25"/>
  </w:num>
  <w:num w:numId="9" w16cid:durableId="5252075">
    <w:abstractNumId w:val="38"/>
  </w:num>
  <w:num w:numId="10" w16cid:durableId="712340377">
    <w:abstractNumId w:val="23"/>
  </w:num>
  <w:num w:numId="11" w16cid:durableId="1797025179">
    <w:abstractNumId w:val="22"/>
  </w:num>
  <w:num w:numId="12" w16cid:durableId="25446503">
    <w:abstractNumId w:val="19"/>
  </w:num>
  <w:num w:numId="13" w16cid:durableId="636179824">
    <w:abstractNumId w:val="2"/>
  </w:num>
  <w:num w:numId="14" w16cid:durableId="1556231725">
    <w:abstractNumId w:val="24"/>
  </w:num>
  <w:num w:numId="15" w16cid:durableId="249197362">
    <w:abstractNumId w:val="31"/>
  </w:num>
  <w:num w:numId="16" w16cid:durableId="1670064510">
    <w:abstractNumId w:val="9"/>
  </w:num>
  <w:num w:numId="17" w16cid:durableId="2096586425">
    <w:abstractNumId w:val="0"/>
  </w:num>
  <w:num w:numId="18" w16cid:durableId="1769109688">
    <w:abstractNumId w:val="39"/>
  </w:num>
  <w:num w:numId="19" w16cid:durableId="625047280">
    <w:abstractNumId w:val="30"/>
  </w:num>
  <w:num w:numId="20" w16cid:durableId="2093620752">
    <w:abstractNumId w:val="33"/>
  </w:num>
  <w:num w:numId="21" w16cid:durableId="1588421680">
    <w:abstractNumId w:val="28"/>
  </w:num>
  <w:num w:numId="22" w16cid:durableId="278877559">
    <w:abstractNumId w:val="16"/>
  </w:num>
  <w:num w:numId="23" w16cid:durableId="1499422827">
    <w:abstractNumId w:val="34"/>
  </w:num>
  <w:num w:numId="24" w16cid:durableId="1549608908">
    <w:abstractNumId w:val="12"/>
  </w:num>
  <w:num w:numId="25" w16cid:durableId="1408765388">
    <w:abstractNumId w:val="29"/>
  </w:num>
  <w:num w:numId="26" w16cid:durableId="505825203">
    <w:abstractNumId w:val="5"/>
  </w:num>
  <w:num w:numId="27" w16cid:durableId="1693653531">
    <w:abstractNumId w:val="21"/>
  </w:num>
  <w:num w:numId="28" w16cid:durableId="1519388265">
    <w:abstractNumId w:val="35"/>
  </w:num>
  <w:num w:numId="29" w16cid:durableId="1052921903">
    <w:abstractNumId w:val="10"/>
  </w:num>
  <w:num w:numId="30" w16cid:durableId="1491368775">
    <w:abstractNumId w:val="36"/>
  </w:num>
  <w:num w:numId="31" w16cid:durableId="343868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582837">
    <w:abstractNumId w:val="3"/>
  </w:num>
  <w:num w:numId="33" w16cid:durableId="1601064492">
    <w:abstractNumId w:val="15"/>
  </w:num>
  <w:num w:numId="34" w16cid:durableId="841431554">
    <w:abstractNumId w:val="17"/>
  </w:num>
  <w:num w:numId="35" w16cid:durableId="1643075493">
    <w:abstractNumId w:val="7"/>
  </w:num>
  <w:num w:numId="36" w16cid:durableId="2117211267">
    <w:abstractNumId w:val="26"/>
  </w:num>
  <w:num w:numId="37" w16cid:durableId="1699426675">
    <w:abstractNumId w:val="27"/>
  </w:num>
  <w:num w:numId="38" w16cid:durableId="83302522">
    <w:abstractNumId w:val="20"/>
  </w:num>
  <w:num w:numId="39" w16cid:durableId="713579222">
    <w:abstractNumId w:val="4"/>
  </w:num>
  <w:num w:numId="40" w16cid:durableId="477234299">
    <w:abstractNumId w:val="6"/>
  </w:num>
  <w:num w:numId="41" w16cid:durableId="6287842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2A2A"/>
    <w:rsid w:val="00004B23"/>
    <w:rsid w:val="00005F4B"/>
    <w:rsid w:val="000078DE"/>
    <w:rsid w:val="00010184"/>
    <w:rsid w:val="00010E67"/>
    <w:rsid w:val="00011ADB"/>
    <w:rsid w:val="00015DD6"/>
    <w:rsid w:val="00015F36"/>
    <w:rsid w:val="00022604"/>
    <w:rsid w:val="00031CD4"/>
    <w:rsid w:val="000344DF"/>
    <w:rsid w:val="0003458C"/>
    <w:rsid w:val="00036E5A"/>
    <w:rsid w:val="00041620"/>
    <w:rsid w:val="0004747B"/>
    <w:rsid w:val="0005108F"/>
    <w:rsid w:val="0005272A"/>
    <w:rsid w:val="00052E97"/>
    <w:rsid w:val="00053B35"/>
    <w:rsid w:val="00053B7D"/>
    <w:rsid w:val="00053C60"/>
    <w:rsid w:val="00053EBD"/>
    <w:rsid w:val="00060E2A"/>
    <w:rsid w:val="0006117D"/>
    <w:rsid w:val="0006500B"/>
    <w:rsid w:val="00065CD3"/>
    <w:rsid w:val="0006659E"/>
    <w:rsid w:val="0007004C"/>
    <w:rsid w:val="00070B4A"/>
    <w:rsid w:val="00071A1D"/>
    <w:rsid w:val="00073196"/>
    <w:rsid w:val="000739D2"/>
    <w:rsid w:val="000757BF"/>
    <w:rsid w:val="00076F9A"/>
    <w:rsid w:val="00077719"/>
    <w:rsid w:val="00077BD5"/>
    <w:rsid w:val="0008140E"/>
    <w:rsid w:val="00086842"/>
    <w:rsid w:val="00087497"/>
    <w:rsid w:val="000918E8"/>
    <w:rsid w:val="00091B32"/>
    <w:rsid w:val="00094578"/>
    <w:rsid w:val="000955B6"/>
    <w:rsid w:val="000965DF"/>
    <w:rsid w:val="00096759"/>
    <w:rsid w:val="00096DCB"/>
    <w:rsid w:val="0009764C"/>
    <w:rsid w:val="00097A70"/>
    <w:rsid w:val="000A0F7C"/>
    <w:rsid w:val="000A2FE0"/>
    <w:rsid w:val="000A351D"/>
    <w:rsid w:val="000A4471"/>
    <w:rsid w:val="000A45B0"/>
    <w:rsid w:val="000A4B6A"/>
    <w:rsid w:val="000A4EA6"/>
    <w:rsid w:val="000A71DC"/>
    <w:rsid w:val="000B0C6B"/>
    <w:rsid w:val="000B0CF3"/>
    <w:rsid w:val="000B28A8"/>
    <w:rsid w:val="000B66C4"/>
    <w:rsid w:val="000B7A9C"/>
    <w:rsid w:val="000C735E"/>
    <w:rsid w:val="000C799C"/>
    <w:rsid w:val="000C7BC5"/>
    <w:rsid w:val="000D0881"/>
    <w:rsid w:val="000D1201"/>
    <w:rsid w:val="000D36FA"/>
    <w:rsid w:val="000D44EC"/>
    <w:rsid w:val="000D4A4B"/>
    <w:rsid w:val="000D53C0"/>
    <w:rsid w:val="000D5E61"/>
    <w:rsid w:val="000E0952"/>
    <w:rsid w:val="000E1282"/>
    <w:rsid w:val="000E1427"/>
    <w:rsid w:val="000E15E1"/>
    <w:rsid w:val="000E2AF5"/>
    <w:rsid w:val="000E7E80"/>
    <w:rsid w:val="000F085B"/>
    <w:rsid w:val="000F1A03"/>
    <w:rsid w:val="000F3285"/>
    <w:rsid w:val="000F3FD1"/>
    <w:rsid w:val="000F5004"/>
    <w:rsid w:val="000F702F"/>
    <w:rsid w:val="000F75C6"/>
    <w:rsid w:val="0010091F"/>
    <w:rsid w:val="00101682"/>
    <w:rsid w:val="00103EAE"/>
    <w:rsid w:val="0010501E"/>
    <w:rsid w:val="001069ED"/>
    <w:rsid w:val="00107834"/>
    <w:rsid w:val="0011549B"/>
    <w:rsid w:val="00115798"/>
    <w:rsid w:val="0011613B"/>
    <w:rsid w:val="00120550"/>
    <w:rsid w:val="00121497"/>
    <w:rsid w:val="00121908"/>
    <w:rsid w:val="00121D64"/>
    <w:rsid w:val="0012328D"/>
    <w:rsid w:val="00123CBC"/>
    <w:rsid w:val="00126055"/>
    <w:rsid w:val="00126FA0"/>
    <w:rsid w:val="00130264"/>
    <w:rsid w:val="00130664"/>
    <w:rsid w:val="001317DD"/>
    <w:rsid w:val="00131CF2"/>
    <w:rsid w:val="0013221D"/>
    <w:rsid w:val="0013709D"/>
    <w:rsid w:val="00137123"/>
    <w:rsid w:val="00140271"/>
    <w:rsid w:val="00142B7E"/>
    <w:rsid w:val="00142EA9"/>
    <w:rsid w:val="0014694B"/>
    <w:rsid w:val="00146D9D"/>
    <w:rsid w:val="00147051"/>
    <w:rsid w:val="00150B80"/>
    <w:rsid w:val="00152122"/>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1243"/>
    <w:rsid w:val="00182BED"/>
    <w:rsid w:val="0018465B"/>
    <w:rsid w:val="001861A6"/>
    <w:rsid w:val="0018717F"/>
    <w:rsid w:val="0018730B"/>
    <w:rsid w:val="001879EA"/>
    <w:rsid w:val="00192067"/>
    <w:rsid w:val="00192222"/>
    <w:rsid w:val="001942E4"/>
    <w:rsid w:val="00195B86"/>
    <w:rsid w:val="00195E8E"/>
    <w:rsid w:val="0019721C"/>
    <w:rsid w:val="001A12BF"/>
    <w:rsid w:val="001A407F"/>
    <w:rsid w:val="001A6646"/>
    <w:rsid w:val="001B0726"/>
    <w:rsid w:val="001B2B32"/>
    <w:rsid w:val="001B6746"/>
    <w:rsid w:val="001B6B52"/>
    <w:rsid w:val="001B7FF4"/>
    <w:rsid w:val="001C4349"/>
    <w:rsid w:val="001C465D"/>
    <w:rsid w:val="001C51C0"/>
    <w:rsid w:val="001C5AE3"/>
    <w:rsid w:val="001C6056"/>
    <w:rsid w:val="001D46BA"/>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07F3"/>
    <w:rsid w:val="002126B5"/>
    <w:rsid w:val="00213A94"/>
    <w:rsid w:val="0021573C"/>
    <w:rsid w:val="00217E26"/>
    <w:rsid w:val="00224601"/>
    <w:rsid w:val="0022522F"/>
    <w:rsid w:val="00232098"/>
    <w:rsid w:val="00232CB5"/>
    <w:rsid w:val="00232D6E"/>
    <w:rsid w:val="0023306B"/>
    <w:rsid w:val="002336D8"/>
    <w:rsid w:val="00233DBC"/>
    <w:rsid w:val="00234453"/>
    <w:rsid w:val="002345B8"/>
    <w:rsid w:val="00237077"/>
    <w:rsid w:val="00240A62"/>
    <w:rsid w:val="00242541"/>
    <w:rsid w:val="00242AB7"/>
    <w:rsid w:val="00244EAA"/>
    <w:rsid w:val="00250608"/>
    <w:rsid w:val="0025212F"/>
    <w:rsid w:val="00255517"/>
    <w:rsid w:val="00261DF2"/>
    <w:rsid w:val="0026289B"/>
    <w:rsid w:val="00262CB3"/>
    <w:rsid w:val="002639F8"/>
    <w:rsid w:val="00263F7A"/>
    <w:rsid w:val="00270A35"/>
    <w:rsid w:val="00270F23"/>
    <w:rsid w:val="00271394"/>
    <w:rsid w:val="002725F0"/>
    <w:rsid w:val="00274551"/>
    <w:rsid w:val="002769E8"/>
    <w:rsid w:val="00276A42"/>
    <w:rsid w:val="00280C52"/>
    <w:rsid w:val="002814E9"/>
    <w:rsid w:val="00281AAF"/>
    <w:rsid w:val="00282C53"/>
    <w:rsid w:val="002838E4"/>
    <w:rsid w:val="00284043"/>
    <w:rsid w:val="002863CD"/>
    <w:rsid w:val="00286716"/>
    <w:rsid w:val="002903E9"/>
    <w:rsid w:val="00291D67"/>
    <w:rsid w:val="002929DA"/>
    <w:rsid w:val="00292D53"/>
    <w:rsid w:val="002943CE"/>
    <w:rsid w:val="002958FE"/>
    <w:rsid w:val="00296B63"/>
    <w:rsid w:val="002A09E5"/>
    <w:rsid w:val="002A367F"/>
    <w:rsid w:val="002A4D70"/>
    <w:rsid w:val="002A64B1"/>
    <w:rsid w:val="002A6853"/>
    <w:rsid w:val="002B01F7"/>
    <w:rsid w:val="002B0C97"/>
    <w:rsid w:val="002B229D"/>
    <w:rsid w:val="002B2B13"/>
    <w:rsid w:val="002B3EF5"/>
    <w:rsid w:val="002B4060"/>
    <w:rsid w:val="002B5236"/>
    <w:rsid w:val="002B5EEB"/>
    <w:rsid w:val="002B6882"/>
    <w:rsid w:val="002C035F"/>
    <w:rsid w:val="002C173A"/>
    <w:rsid w:val="002C4029"/>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E7E60"/>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36FC5"/>
    <w:rsid w:val="0034149C"/>
    <w:rsid w:val="00342B1C"/>
    <w:rsid w:val="003439F3"/>
    <w:rsid w:val="00343A24"/>
    <w:rsid w:val="003468BE"/>
    <w:rsid w:val="0034722E"/>
    <w:rsid w:val="00347BB3"/>
    <w:rsid w:val="00350ADD"/>
    <w:rsid w:val="00350D7A"/>
    <w:rsid w:val="00351D7A"/>
    <w:rsid w:val="0035229F"/>
    <w:rsid w:val="003529CF"/>
    <w:rsid w:val="0035335B"/>
    <w:rsid w:val="00354169"/>
    <w:rsid w:val="00354351"/>
    <w:rsid w:val="003577BA"/>
    <w:rsid w:val="00357ACA"/>
    <w:rsid w:val="00360B5B"/>
    <w:rsid w:val="00361663"/>
    <w:rsid w:val="00361E99"/>
    <w:rsid w:val="00362712"/>
    <w:rsid w:val="00362CE7"/>
    <w:rsid w:val="0036645E"/>
    <w:rsid w:val="00366B65"/>
    <w:rsid w:val="00367ED5"/>
    <w:rsid w:val="0037030A"/>
    <w:rsid w:val="00370392"/>
    <w:rsid w:val="003755CA"/>
    <w:rsid w:val="00375CBA"/>
    <w:rsid w:val="00376417"/>
    <w:rsid w:val="0037699C"/>
    <w:rsid w:val="00376AD9"/>
    <w:rsid w:val="00377EE2"/>
    <w:rsid w:val="003807D9"/>
    <w:rsid w:val="00380A46"/>
    <w:rsid w:val="00381256"/>
    <w:rsid w:val="0038390F"/>
    <w:rsid w:val="00384883"/>
    <w:rsid w:val="00387310"/>
    <w:rsid w:val="003909C0"/>
    <w:rsid w:val="00392D86"/>
    <w:rsid w:val="00393BED"/>
    <w:rsid w:val="00396276"/>
    <w:rsid w:val="00396595"/>
    <w:rsid w:val="003970FD"/>
    <w:rsid w:val="003A00D9"/>
    <w:rsid w:val="003A2184"/>
    <w:rsid w:val="003A2683"/>
    <w:rsid w:val="003A2A07"/>
    <w:rsid w:val="003A2B68"/>
    <w:rsid w:val="003A688F"/>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28E"/>
    <w:rsid w:val="003D071E"/>
    <w:rsid w:val="003D09CD"/>
    <w:rsid w:val="003D1F76"/>
    <w:rsid w:val="003D588D"/>
    <w:rsid w:val="003D59F0"/>
    <w:rsid w:val="003D67D2"/>
    <w:rsid w:val="003D6F8D"/>
    <w:rsid w:val="003D7FAB"/>
    <w:rsid w:val="003E0A52"/>
    <w:rsid w:val="003E0C42"/>
    <w:rsid w:val="003E186E"/>
    <w:rsid w:val="003E2C47"/>
    <w:rsid w:val="003E77CA"/>
    <w:rsid w:val="003F03D3"/>
    <w:rsid w:val="003F1481"/>
    <w:rsid w:val="003F4945"/>
    <w:rsid w:val="003F4FDA"/>
    <w:rsid w:val="003F6CCB"/>
    <w:rsid w:val="003F7D4F"/>
    <w:rsid w:val="0040077B"/>
    <w:rsid w:val="00400A3C"/>
    <w:rsid w:val="0040203A"/>
    <w:rsid w:val="004042E1"/>
    <w:rsid w:val="00410ACE"/>
    <w:rsid w:val="0041270C"/>
    <w:rsid w:val="0042464F"/>
    <w:rsid w:val="00425D0D"/>
    <w:rsid w:val="004306AB"/>
    <w:rsid w:val="004306B7"/>
    <w:rsid w:val="00431E63"/>
    <w:rsid w:val="00433926"/>
    <w:rsid w:val="00433FB1"/>
    <w:rsid w:val="0043429B"/>
    <w:rsid w:val="0043484E"/>
    <w:rsid w:val="004353BE"/>
    <w:rsid w:val="004366B0"/>
    <w:rsid w:val="004379B6"/>
    <w:rsid w:val="00442953"/>
    <w:rsid w:val="00443B44"/>
    <w:rsid w:val="0044429C"/>
    <w:rsid w:val="00444D05"/>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838D6"/>
    <w:rsid w:val="0049684E"/>
    <w:rsid w:val="00496C55"/>
    <w:rsid w:val="004A06D9"/>
    <w:rsid w:val="004A20B9"/>
    <w:rsid w:val="004A5002"/>
    <w:rsid w:val="004A613F"/>
    <w:rsid w:val="004A62FF"/>
    <w:rsid w:val="004A682A"/>
    <w:rsid w:val="004A7E58"/>
    <w:rsid w:val="004B0519"/>
    <w:rsid w:val="004B4DB1"/>
    <w:rsid w:val="004B5BF5"/>
    <w:rsid w:val="004B6673"/>
    <w:rsid w:val="004B7363"/>
    <w:rsid w:val="004B7F0C"/>
    <w:rsid w:val="004B7F76"/>
    <w:rsid w:val="004C0EC8"/>
    <w:rsid w:val="004C33C4"/>
    <w:rsid w:val="004C55A6"/>
    <w:rsid w:val="004C6D4D"/>
    <w:rsid w:val="004C6DAC"/>
    <w:rsid w:val="004C6F58"/>
    <w:rsid w:val="004C6FD6"/>
    <w:rsid w:val="004D0122"/>
    <w:rsid w:val="004D1D42"/>
    <w:rsid w:val="004D2D58"/>
    <w:rsid w:val="004D4BD4"/>
    <w:rsid w:val="004D5EF4"/>
    <w:rsid w:val="004E118C"/>
    <w:rsid w:val="004E389D"/>
    <w:rsid w:val="004E39CC"/>
    <w:rsid w:val="004E39EA"/>
    <w:rsid w:val="004E70B5"/>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C66"/>
    <w:rsid w:val="00511EFA"/>
    <w:rsid w:val="00512059"/>
    <w:rsid w:val="005120D9"/>
    <w:rsid w:val="005132DD"/>
    <w:rsid w:val="0051344A"/>
    <w:rsid w:val="005150E9"/>
    <w:rsid w:val="00515599"/>
    <w:rsid w:val="005156E3"/>
    <w:rsid w:val="00515935"/>
    <w:rsid w:val="00515B6F"/>
    <w:rsid w:val="005178B0"/>
    <w:rsid w:val="00521C5B"/>
    <w:rsid w:val="0052361B"/>
    <w:rsid w:val="0053094B"/>
    <w:rsid w:val="005312FE"/>
    <w:rsid w:val="00533A03"/>
    <w:rsid w:val="00535149"/>
    <w:rsid w:val="00535DB7"/>
    <w:rsid w:val="005369FD"/>
    <w:rsid w:val="00536EF9"/>
    <w:rsid w:val="00537FDD"/>
    <w:rsid w:val="005401B4"/>
    <w:rsid w:val="005418C4"/>
    <w:rsid w:val="005418FF"/>
    <w:rsid w:val="005427ED"/>
    <w:rsid w:val="00543EC8"/>
    <w:rsid w:val="005445E4"/>
    <w:rsid w:val="0054482E"/>
    <w:rsid w:val="00544E43"/>
    <w:rsid w:val="00545B71"/>
    <w:rsid w:val="00552466"/>
    <w:rsid w:val="005531CE"/>
    <w:rsid w:val="00553B97"/>
    <w:rsid w:val="00553CF5"/>
    <w:rsid w:val="00556FFE"/>
    <w:rsid w:val="005571B4"/>
    <w:rsid w:val="00560713"/>
    <w:rsid w:val="00561CB7"/>
    <w:rsid w:val="00562109"/>
    <w:rsid w:val="005631F9"/>
    <w:rsid w:val="005648F1"/>
    <w:rsid w:val="00570CFD"/>
    <w:rsid w:val="00571869"/>
    <w:rsid w:val="00571ED0"/>
    <w:rsid w:val="00573B9B"/>
    <w:rsid w:val="005754EA"/>
    <w:rsid w:val="00576162"/>
    <w:rsid w:val="00576792"/>
    <w:rsid w:val="00577B1F"/>
    <w:rsid w:val="0058135E"/>
    <w:rsid w:val="0058640D"/>
    <w:rsid w:val="00587F87"/>
    <w:rsid w:val="0059093D"/>
    <w:rsid w:val="00591C93"/>
    <w:rsid w:val="00592C34"/>
    <w:rsid w:val="00595181"/>
    <w:rsid w:val="00596401"/>
    <w:rsid w:val="005964F9"/>
    <w:rsid w:val="00596CAB"/>
    <w:rsid w:val="005A2D08"/>
    <w:rsid w:val="005A3343"/>
    <w:rsid w:val="005A35EE"/>
    <w:rsid w:val="005A36A0"/>
    <w:rsid w:val="005A370E"/>
    <w:rsid w:val="005A4097"/>
    <w:rsid w:val="005A4F72"/>
    <w:rsid w:val="005A653F"/>
    <w:rsid w:val="005A73AA"/>
    <w:rsid w:val="005A7578"/>
    <w:rsid w:val="005A75EE"/>
    <w:rsid w:val="005A7C66"/>
    <w:rsid w:val="005B17F1"/>
    <w:rsid w:val="005B3D9F"/>
    <w:rsid w:val="005B48AD"/>
    <w:rsid w:val="005B725E"/>
    <w:rsid w:val="005C1A24"/>
    <w:rsid w:val="005C2049"/>
    <w:rsid w:val="005C3D8B"/>
    <w:rsid w:val="005C7C74"/>
    <w:rsid w:val="005D0986"/>
    <w:rsid w:val="005D14C9"/>
    <w:rsid w:val="005D4CEF"/>
    <w:rsid w:val="005D4E3A"/>
    <w:rsid w:val="005D6A6B"/>
    <w:rsid w:val="005D6E8B"/>
    <w:rsid w:val="005D7DD7"/>
    <w:rsid w:val="005E05E1"/>
    <w:rsid w:val="005E12E5"/>
    <w:rsid w:val="005E18F1"/>
    <w:rsid w:val="005E1A4C"/>
    <w:rsid w:val="005E1EC7"/>
    <w:rsid w:val="005E5386"/>
    <w:rsid w:val="005E63DB"/>
    <w:rsid w:val="005E6ABC"/>
    <w:rsid w:val="005F1851"/>
    <w:rsid w:val="005F23AC"/>
    <w:rsid w:val="005F3C1A"/>
    <w:rsid w:val="005F5EDF"/>
    <w:rsid w:val="00600182"/>
    <w:rsid w:val="00600DE5"/>
    <w:rsid w:val="00601C7F"/>
    <w:rsid w:val="0060219D"/>
    <w:rsid w:val="006030B7"/>
    <w:rsid w:val="00603377"/>
    <w:rsid w:val="00603ECE"/>
    <w:rsid w:val="00606014"/>
    <w:rsid w:val="00607A8C"/>
    <w:rsid w:val="00610FC2"/>
    <w:rsid w:val="00611B8E"/>
    <w:rsid w:val="00612607"/>
    <w:rsid w:val="00614A9E"/>
    <w:rsid w:val="00615865"/>
    <w:rsid w:val="00615C60"/>
    <w:rsid w:val="00615F00"/>
    <w:rsid w:val="006222B9"/>
    <w:rsid w:val="00622990"/>
    <w:rsid w:val="00622A32"/>
    <w:rsid w:val="00622AD8"/>
    <w:rsid w:val="00624BF7"/>
    <w:rsid w:val="00624C48"/>
    <w:rsid w:val="00625C62"/>
    <w:rsid w:val="00626958"/>
    <w:rsid w:val="00627DAE"/>
    <w:rsid w:val="0063002D"/>
    <w:rsid w:val="006308FF"/>
    <w:rsid w:val="00631244"/>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0E7B"/>
    <w:rsid w:val="006620B6"/>
    <w:rsid w:val="00666119"/>
    <w:rsid w:val="00666D3F"/>
    <w:rsid w:val="00670836"/>
    <w:rsid w:val="0067196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0A13"/>
    <w:rsid w:val="00694228"/>
    <w:rsid w:val="00695BF5"/>
    <w:rsid w:val="00696A4A"/>
    <w:rsid w:val="00696CCF"/>
    <w:rsid w:val="006A07F3"/>
    <w:rsid w:val="006A0821"/>
    <w:rsid w:val="006A5F5C"/>
    <w:rsid w:val="006A6107"/>
    <w:rsid w:val="006A7857"/>
    <w:rsid w:val="006B0E0B"/>
    <w:rsid w:val="006B1E53"/>
    <w:rsid w:val="006B371A"/>
    <w:rsid w:val="006B3B79"/>
    <w:rsid w:val="006B424D"/>
    <w:rsid w:val="006B4668"/>
    <w:rsid w:val="006B4B28"/>
    <w:rsid w:val="006B5208"/>
    <w:rsid w:val="006B565D"/>
    <w:rsid w:val="006B5889"/>
    <w:rsid w:val="006B652B"/>
    <w:rsid w:val="006C0665"/>
    <w:rsid w:val="006C095B"/>
    <w:rsid w:val="006C1F26"/>
    <w:rsid w:val="006C2246"/>
    <w:rsid w:val="006C3971"/>
    <w:rsid w:val="006C40F1"/>
    <w:rsid w:val="006C73F4"/>
    <w:rsid w:val="006D06AC"/>
    <w:rsid w:val="006D0D5B"/>
    <w:rsid w:val="006D1ACA"/>
    <w:rsid w:val="006D226F"/>
    <w:rsid w:val="006D551F"/>
    <w:rsid w:val="006D57B3"/>
    <w:rsid w:val="006D61B1"/>
    <w:rsid w:val="006D78DB"/>
    <w:rsid w:val="006E2ABA"/>
    <w:rsid w:val="006E2BEB"/>
    <w:rsid w:val="006E4F24"/>
    <w:rsid w:val="006E5DE4"/>
    <w:rsid w:val="006E739F"/>
    <w:rsid w:val="006F2414"/>
    <w:rsid w:val="006F2C1E"/>
    <w:rsid w:val="006F4CA3"/>
    <w:rsid w:val="006F7324"/>
    <w:rsid w:val="006F7C6E"/>
    <w:rsid w:val="006F7F52"/>
    <w:rsid w:val="00702BB8"/>
    <w:rsid w:val="007031B0"/>
    <w:rsid w:val="00704BDD"/>
    <w:rsid w:val="00706966"/>
    <w:rsid w:val="007076ED"/>
    <w:rsid w:val="00711B22"/>
    <w:rsid w:val="00712287"/>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44B9"/>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9CB"/>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1062"/>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3C00"/>
    <w:rsid w:val="007C63EB"/>
    <w:rsid w:val="007C6C6E"/>
    <w:rsid w:val="007C7857"/>
    <w:rsid w:val="007C7F1F"/>
    <w:rsid w:val="007D0A1D"/>
    <w:rsid w:val="007D18AC"/>
    <w:rsid w:val="007D2828"/>
    <w:rsid w:val="007D4433"/>
    <w:rsid w:val="007D4B7E"/>
    <w:rsid w:val="007D5183"/>
    <w:rsid w:val="007D5C3F"/>
    <w:rsid w:val="007D690C"/>
    <w:rsid w:val="007D7D0D"/>
    <w:rsid w:val="007E1A2E"/>
    <w:rsid w:val="007E5B23"/>
    <w:rsid w:val="007E5CF0"/>
    <w:rsid w:val="007F00EE"/>
    <w:rsid w:val="007F02E7"/>
    <w:rsid w:val="007F1CB5"/>
    <w:rsid w:val="007F2B5F"/>
    <w:rsid w:val="007F51D3"/>
    <w:rsid w:val="007F5849"/>
    <w:rsid w:val="007F74C8"/>
    <w:rsid w:val="007F75E2"/>
    <w:rsid w:val="007F7E3E"/>
    <w:rsid w:val="00800B1A"/>
    <w:rsid w:val="008014DE"/>
    <w:rsid w:val="00803982"/>
    <w:rsid w:val="008042A6"/>
    <w:rsid w:val="00804AA1"/>
    <w:rsid w:val="00804B44"/>
    <w:rsid w:val="0080562C"/>
    <w:rsid w:val="00806A76"/>
    <w:rsid w:val="0080727F"/>
    <w:rsid w:val="008111A0"/>
    <w:rsid w:val="00814BB9"/>
    <w:rsid w:val="00815C34"/>
    <w:rsid w:val="0082070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504B4"/>
    <w:rsid w:val="008511E8"/>
    <w:rsid w:val="008522B5"/>
    <w:rsid w:val="0085369F"/>
    <w:rsid w:val="008613D7"/>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96346"/>
    <w:rsid w:val="008969A8"/>
    <w:rsid w:val="008A1381"/>
    <w:rsid w:val="008A2A21"/>
    <w:rsid w:val="008A5381"/>
    <w:rsid w:val="008A55EB"/>
    <w:rsid w:val="008A6C51"/>
    <w:rsid w:val="008B00DC"/>
    <w:rsid w:val="008B0D4C"/>
    <w:rsid w:val="008B1594"/>
    <w:rsid w:val="008B1833"/>
    <w:rsid w:val="008B3190"/>
    <w:rsid w:val="008B6487"/>
    <w:rsid w:val="008B7424"/>
    <w:rsid w:val="008C0918"/>
    <w:rsid w:val="008C0ED9"/>
    <w:rsid w:val="008C1B57"/>
    <w:rsid w:val="008C24A7"/>
    <w:rsid w:val="008C70A2"/>
    <w:rsid w:val="008C7509"/>
    <w:rsid w:val="008D0587"/>
    <w:rsid w:val="008D3A46"/>
    <w:rsid w:val="008D4102"/>
    <w:rsid w:val="008D49DE"/>
    <w:rsid w:val="008D4C08"/>
    <w:rsid w:val="008D5414"/>
    <w:rsid w:val="008D5D2B"/>
    <w:rsid w:val="008D67D6"/>
    <w:rsid w:val="008D770F"/>
    <w:rsid w:val="008E1D08"/>
    <w:rsid w:val="008E280A"/>
    <w:rsid w:val="008E3F72"/>
    <w:rsid w:val="008E469C"/>
    <w:rsid w:val="008E4ECC"/>
    <w:rsid w:val="008E6EF7"/>
    <w:rsid w:val="008F0F9C"/>
    <w:rsid w:val="008F1E44"/>
    <w:rsid w:val="008F1FC9"/>
    <w:rsid w:val="008F24D9"/>
    <w:rsid w:val="008F353B"/>
    <w:rsid w:val="008F3BE2"/>
    <w:rsid w:val="008F5F92"/>
    <w:rsid w:val="008F6BFB"/>
    <w:rsid w:val="009008DE"/>
    <w:rsid w:val="0090340C"/>
    <w:rsid w:val="00904E87"/>
    <w:rsid w:val="00905FA8"/>
    <w:rsid w:val="0090636C"/>
    <w:rsid w:val="0090674E"/>
    <w:rsid w:val="009120FE"/>
    <w:rsid w:val="00912114"/>
    <w:rsid w:val="009139AC"/>
    <w:rsid w:val="00913A55"/>
    <w:rsid w:val="00915F6E"/>
    <w:rsid w:val="0091742A"/>
    <w:rsid w:val="00920815"/>
    <w:rsid w:val="00921A40"/>
    <w:rsid w:val="00921AF1"/>
    <w:rsid w:val="00921E69"/>
    <w:rsid w:val="00921FAC"/>
    <w:rsid w:val="00922E3C"/>
    <w:rsid w:val="00923CF0"/>
    <w:rsid w:val="00926686"/>
    <w:rsid w:val="0092794F"/>
    <w:rsid w:val="0093092E"/>
    <w:rsid w:val="00930D73"/>
    <w:rsid w:val="00932DF4"/>
    <w:rsid w:val="00934A2C"/>
    <w:rsid w:val="00934D18"/>
    <w:rsid w:val="00935C6E"/>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080B"/>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640"/>
    <w:rsid w:val="009A1E4D"/>
    <w:rsid w:val="009A2CF9"/>
    <w:rsid w:val="009A2F4A"/>
    <w:rsid w:val="009A4624"/>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5DAD"/>
    <w:rsid w:val="009D6C64"/>
    <w:rsid w:val="009D7267"/>
    <w:rsid w:val="009D79E0"/>
    <w:rsid w:val="009E0382"/>
    <w:rsid w:val="009E0E49"/>
    <w:rsid w:val="009E1A1F"/>
    <w:rsid w:val="009E20EE"/>
    <w:rsid w:val="009E244B"/>
    <w:rsid w:val="009E317B"/>
    <w:rsid w:val="009E3725"/>
    <w:rsid w:val="009E5761"/>
    <w:rsid w:val="009E5A9D"/>
    <w:rsid w:val="009F042F"/>
    <w:rsid w:val="009F1761"/>
    <w:rsid w:val="009F1778"/>
    <w:rsid w:val="009F3733"/>
    <w:rsid w:val="009F3F4A"/>
    <w:rsid w:val="009F42B9"/>
    <w:rsid w:val="009F693A"/>
    <w:rsid w:val="00A015C2"/>
    <w:rsid w:val="00A03165"/>
    <w:rsid w:val="00A03BB3"/>
    <w:rsid w:val="00A041FA"/>
    <w:rsid w:val="00A0456C"/>
    <w:rsid w:val="00A112EA"/>
    <w:rsid w:val="00A1195E"/>
    <w:rsid w:val="00A12527"/>
    <w:rsid w:val="00A13129"/>
    <w:rsid w:val="00A13804"/>
    <w:rsid w:val="00A166E7"/>
    <w:rsid w:val="00A16C5C"/>
    <w:rsid w:val="00A209F2"/>
    <w:rsid w:val="00A2108F"/>
    <w:rsid w:val="00A21809"/>
    <w:rsid w:val="00A26645"/>
    <w:rsid w:val="00A266AC"/>
    <w:rsid w:val="00A27D5C"/>
    <w:rsid w:val="00A34796"/>
    <w:rsid w:val="00A34910"/>
    <w:rsid w:val="00A35DD3"/>
    <w:rsid w:val="00A376B1"/>
    <w:rsid w:val="00A402F3"/>
    <w:rsid w:val="00A4123A"/>
    <w:rsid w:val="00A41B29"/>
    <w:rsid w:val="00A42DA9"/>
    <w:rsid w:val="00A43BAF"/>
    <w:rsid w:val="00A43C83"/>
    <w:rsid w:val="00A44DF8"/>
    <w:rsid w:val="00A4569A"/>
    <w:rsid w:val="00A45A27"/>
    <w:rsid w:val="00A45A5A"/>
    <w:rsid w:val="00A4618F"/>
    <w:rsid w:val="00A46D6F"/>
    <w:rsid w:val="00A47D2E"/>
    <w:rsid w:val="00A513D8"/>
    <w:rsid w:val="00A51C4E"/>
    <w:rsid w:val="00A53241"/>
    <w:rsid w:val="00A548CC"/>
    <w:rsid w:val="00A55DD4"/>
    <w:rsid w:val="00A572B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4CD3"/>
    <w:rsid w:val="00A8613F"/>
    <w:rsid w:val="00A86B28"/>
    <w:rsid w:val="00A9087A"/>
    <w:rsid w:val="00A91109"/>
    <w:rsid w:val="00A9222B"/>
    <w:rsid w:val="00A92E83"/>
    <w:rsid w:val="00A956F3"/>
    <w:rsid w:val="00A95903"/>
    <w:rsid w:val="00AA1198"/>
    <w:rsid w:val="00AA18D5"/>
    <w:rsid w:val="00AA1C63"/>
    <w:rsid w:val="00AA2144"/>
    <w:rsid w:val="00AA27BA"/>
    <w:rsid w:val="00AA27D2"/>
    <w:rsid w:val="00AA2B2E"/>
    <w:rsid w:val="00AA3585"/>
    <w:rsid w:val="00AA4776"/>
    <w:rsid w:val="00AA51E0"/>
    <w:rsid w:val="00AA6C49"/>
    <w:rsid w:val="00AA6E2E"/>
    <w:rsid w:val="00AB0771"/>
    <w:rsid w:val="00AB2931"/>
    <w:rsid w:val="00AB34EE"/>
    <w:rsid w:val="00AB47F7"/>
    <w:rsid w:val="00AB664D"/>
    <w:rsid w:val="00AB675D"/>
    <w:rsid w:val="00AB6932"/>
    <w:rsid w:val="00AB6A80"/>
    <w:rsid w:val="00AB6C05"/>
    <w:rsid w:val="00AC4C8F"/>
    <w:rsid w:val="00AC5212"/>
    <w:rsid w:val="00AC52EB"/>
    <w:rsid w:val="00AC60DF"/>
    <w:rsid w:val="00AC627A"/>
    <w:rsid w:val="00AC6366"/>
    <w:rsid w:val="00AD0961"/>
    <w:rsid w:val="00AD1AA2"/>
    <w:rsid w:val="00AD1E32"/>
    <w:rsid w:val="00AD36C5"/>
    <w:rsid w:val="00AD6760"/>
    <w:rsid w:val="00AD7B83"/>
    <w:rsid w:val="00AE082E"/>
    <w:rsid w:val="00AE168B"/>
    <w:rsid w:val="00AE27B8"/>
    <w:rsid w:val="00AE2F42"/>
    <w:rsid w:val="00AE5794"/>
    <w:rsid w:val="00AE62BD"/>
    <w:rsid w:val="00AF00BE"/>
    <w:rsid w:val="00AF02F9"/>
    <w:rsid w:val="00AF0C2C"/>
    <w:rsid w:val="00AF1F2F"/>
    <w:rsid w:val="00AF2E1D"/>
    <w:rsid w:val="00AF3610"/>
    <w:rsid w:val="00AF5B08"/>
    <w:rsid w:val="00AF6679"/>
    <w:rsid w:val="00AF6718"/>
    <w:rsid w:val="00AF6DBD"/>
    <w:rsid w:val="00B018EC"/>
    <w:rsid w:val="00B02517"/>
    <w:rsid w:val="00B047EA"/>
    <w:rsid w:val="00B04BF7"/>
    <w:rsid w:val="00B05157"/>
    <w:rsid w:val="00B071AB"/>
    <w:rsid w:val="00B073D9"/>
    <w:rsid w:val="00B07C8D"/>
    <w:rsid w:val="00B1325B"/>
    <w:rsid w:val="00B13C14"/>
    <w:rsid w:val="00B16024"/>
    <w:rsid w:val="00B16C2B"/>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0515"/>
    <w:rsid w:val="00B621DD"/>
    <w:rsid w:val="00B66698"/>
    <w:rsid w:val="00B670E3"/>
    <w:rsid w:val="00B70A01"/>
    <w:rsid w:val="00B715B6"/>
    <w:rsid w:val="00B73717"/>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277"/>
    <w:rsid w:val="00B957BE"/>
    <w:rsid w:val="00B95DDD"/>
    <w:rsid w:val="00BA0047"/>
    <w:rsid w:val="00BA1400"/>
    <w:rsid w:val="00BA3A1C"/>
    <w:rsid w:val="00BA4E07"/>
    <w:rsid w:val="00BA70AE"/>
    <w:rsid w:val="00BA7730"/>
    <w:rsid w:val="00BA79A4"/>
    <w:rsid w:val="00BA7D4D"/>
    <w:rsid w:val="00BB1D67"/>
    <w:rsid w:val="00BB1E26"/>
    <w:rsid w:val="00BB4569"/>
    <w:rsid w:val="00BB4F20"/>
    <w:rsid w:val="00BC0C29"/>
    <w:rsid w:val="00BC1310"/>
    <w:rsid w:val="00BC386A"/>
    <w:rsid w:val="00BC4F19"/>
    <w:rsid w:val="00BC5B35"/>
    <w:rsid w:val="00BC5F13"/>
    <w:rsid w:val="00BC616E"/>
    <w:rsid w:val="00BD17FF"/>
    <w:rsid w:val="00BD1EC4"/>
    <w:rsid w:val="00BD3EC0"/>
    <w:rsid w:val="00BD55D6"/>
    <w:rsid w:val="00BD5CFB"/>
    <w:rsid w:val="00BD6FC6"/>
    <w:rsid w:val="00BD76F0"/>
    <w:rsid w:val="00BD7789"/>
    <w:rsid w:val="00BE1A1F"/>
    <w:rsid w:val="00BE3D62"/>
    <w:rsid w:val="00BE4635"/>
    <w:rsid w:val="00BE610C"/>
    <w:rsid w:val="00BF052F"/>
    <w:rsid w:val="00BF079A"/>
    <w:rsid w:val="00BF1779"/>
    <w:rsid w:val="00BF2FD9"/>
    <w:rsid w:val="00BF4E57"/>
    <w:rsid w:val="00BF4F5F"/>
    <w:rsid w:val="00BF5D36"/>
    <w:rsid w:val="00BF5EEC"/>
    <w:rsid w:val="00BF68EF"/>
    <w:rsid w:val="00BF6F9D"/>
    <w:rsid w:val="00C00060"/>
    <w:rsid w:val="00C000EA"/>
    <w:rsid w:val="00C02CC8"/>
    <w:rsid w:val="00C0363C"/>
    <w:rsid w:val="00C03979"/>
    <w:rsid w:val="00C03D1E"/>
    <w:rsid w:val="00C043C1"/>
    <w:rsid w:val="00C04C73"/>
    <w:rsid w:val="00C0789D"/>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0C43"/>
    <w:rsid w:val="00C4106A"/>
    <w:rsid w:val="00C414C3"/>
    <w:rsid w:val="00C450AB"/>
    <w:rsid w:val="00C45C5A"/>
    <w:rsid w:val="00C47F7E"/>
    <w:rsid w:val="00C50F22"/>
    <w:rsid w:val="00C52150"/>
    <w:rsid w:val="00C52A2D"/>
    <w:rsid w:val="00C54493"/>
    <w:rsid w:val="00C54CE1"/>
    <w:rsid w:val="00C5596F"/>
    <w:rsid w:val="00C574EE"/>
    <w:rsid w:val="00C6028B"/>
    <w:rsid w:val="00C631E2"/>
    <w:rsid w:val="00C635F6"/>
    <w:rsid w:val="00C63B20"/>
    <w:rsid w:val="00C64F8D"/>
    <w:rsid w:val="00C65D35"/>
    <w:rsid w:val="00C70CC8"/>
    <w:rsid w:val="00C73E52"/>
    <w:rsid w:val="00C74F89"/>
    <w:rsid w:val="00C7529C"/>
    <w:rsid w:val="00C760A1"/>
    <w:rsid w:val="00C76FB5"/>
    <w:rsid w:val="00C81568"/>
    <w:rsid w:val="00C84CB6"/>
    <w:rsid w:val="00C87525"/>
    <w:rsid w:val="00C8762A"/>
    <w:rsid w:val="00C876B7"/>
    <w:rsid w:val="00C877AA"/>
    <w:rsid w:val="00C90B46"/>
    <w:rsid w:val="00C91BF6"/>
    <w:rsid w:val="00C9391F"/>
    <w:rsid w:val="00C97D6E"/>
    <w:rsid w:val="00CA3343"/>
    <w:rsid w:val="00CA4568"/>
    <w:rsid w:val="00CB13BE"/>
    <w:rsid w:val="00CB18BE"/>
    <w:rsid w:val="00CB1C6E"/>
    <w:rsid w:val="00CB268A"/>
    <w:rsid w:val="00CB6334"/>
    <w:rsid w:val="00CC01C4"/>
    <w:rsid w:val="00CC045C"/>
    <w:rsid w:val="00CC0765"/>
    <w:rsid w:val="00CC2200"/>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CF4905"/>
    <w:rsid w:val="00CF7B3E"/>
    <w:rsid w:val="00D00701"/>
    <w:rsid w:val="00D015FA"/>
    <w:rsid w:val="00D02F20"/>
    <w:rsid w:val="00D107B2"/>
    <w:rsid w:val="00D1095A"/>
    <w:rsid w:val="00D138CE"/>
    <w:rsid w:val="00D14B03"/>
    <w:rsid w:val="00D14DD2"/>
    <w:rsid w:val="00D15BCD"/>
    <w:rsid w:val="00D16D46"/>
    <w:rsid w:val="00D17F02"/>
    <w:rsid w:val="00D2358A"/>
    <w:rsid w:val="00D24892"/>
    <w:rsid w:val="00D25434"/>
    <w:rsid w:val="00D25AFD"/>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4FD"/>
    <w:rsid w:val="00D70657"/>
    <w:rsid w:val="00D71AC1"/>
    <w:rsid w:val="00D7462F"/>
    <w:rsid w:val="00D748E0"/>
    <w:rsid w:val="00D77AFD"/>
    <w:rsid w:val="00D80556"/>
    <w:rsid w:val="00D82AB9"/>
    <w:rsid w:val="00D83733"/>
    <w:rsid w:val="00D83F52"/>
    <w:rsid w:val="00D846E2"/>
    <w:rsid w:val="00D848C1"/>
    <w:rsid w:val="00D857A0"/>
    <w:rsid w:val="00D874EE"/>
    <w:rsid w:val="00D91125"/>
    <w:rsid w:val="00D91AD5"/>
    <w:rsid w:val="00D938C8"/>
    <w:rsid w:val="00D94626"/>
    <w:rsid w:val="00D946D9"/>
    <w:rsid w:val="00D95101"/>
    <w:rsid w:val="00D95B56"/>
    <w:rsid w:val="00D96548"/>
    <w:rsid w:val="00D96DA7"/>
    <w:rsid w:val="00DA226D"/>
    <w:rsid w:val="00DA2462"/>
    <w:rsid w:val="00DA3916"/>
    <w:rsid w:val="00DA58A9"/>
    <w:rsid w:val="00DA7602"/>
    <w:rsid w:val="00DB05C4"/>
    <w:rsid w:val="00DB0848"/>
    <w:rsid w:val="00DB11EA"/>
    <w:rsid w:val="00DB287C"/>
    <w:rsid w:val="00DB3876"/>
    <w:rsid w:val="00DB3FC1"/>
    <w:rsid w:val="00DB4158"/>
    <w:rsid w:val="00DB4A19"/>
    <w:rsid w:val="00DB5102"/>
    <w:rsid w:val="00DB5C3E"/>
    <w:rsid w:val="00DB6916"/>
    <w:rsid w:val="00DB6FFB"/>
    <w:rsid w:val="00DC2CF5"/>
    <w:rsid w:val="00DC4366"/>
    <w:rsid w:val="00DC44A4"/>
    <w:rsid w:val="00DC48A8"/>
    <w:rsid w:val="00DC51A0"/>
    <w:rsid w:val="00DC6C6D"/>
    <w:rsid w:val="00DD007E"/>
    <w:rsid w:val="00DD1018"/>
    <w:rsid w:val="00DD471E"/>
    <w:rsid w:val="00DD5241"/>
    <w:rsid w:val="00DE0631"/>
    <w:rsid w:val="00DE0AA6"/>
    <w:rsid w:val="00DE0C5D"/>
    <w:rsid w:val="00DE14F5"/>
    <w:rsid w:val="00DE1681"/>
    <w:rsid w:val="00DE1B3F"/>
    <w:rsid w:val="00DE1F75"/>
    <w:rsid w:val="00DE30BA"/>
    <w:rsid w:val="00DE312E"/>
    <w:rsid w:val="00DE36CF"/>
    <w:rsid w:val="00DE383A"/>
    <w:rsid w:val="00DE571D"/>
    <w:rsid w:val="00DF18DE"/>
    <w:rsid w:val="00DF3EA2"/>
    <w:rsid w:val="00DF6DA4"/>
    <w:rsid w:val="00DF718E"/>
    <w:rsid w:val="00DF7965"/>
    <w:rsid w:val="00E00D19"/>
    <w:rsid w:val="00E04560"/>
    <w:rsid w:val="00E1220B"/>
    <w:rsid w:val="00E12E87"/>
    <w:rsid w:val="00E14A51"/>
    <w:rsid w:val="00E150D8"/>
    <w:rsid w:val="00E16C40"/>
    <w:rsid w:val="00E17385"/>
    <w:rsid w:val="00E20084"/>
    <w:rsid w:val="00E20694"/>
    <w:rsid w:val="00E20F7B"/>
    <w:rsid w:val="00E22CE1"/>
    <w:rsid w:val="00E24B9E"/>
    <w:rsid w:val="00E27348"/>
    <w:rsid w:val="00E30CD0"/>
    <w:rsid w:val="00E31251"/>
    <w:rsid w:val="00E31375"/>
    <w:rsid w:val="00E32437"/>
    <w:rsid w:val="00E33D91"/>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658BB"/>
    <w:rsid w:val="00E71B08"/>
    <w:rsid w:val="00E7393E"/>
    <w:rsid w:val="00E7430E"/>
    <w:rsid w:val="00E75F3F"/>
    <w:rsid w:val="00E77695"/>
    <w:rsid w:val="00E833E2"/>
    <w:rsid w:val="00E85AF2"/>
    <w:rsid w:val="00E907BA"/>
    <w:rsid w:val="00E91F79"/>
    <w:rsid w:val="00E9226A"/>
    <w:rsid w:val="00E9483A"/>
    <w:rsid w:val="00E96AA7"/>
    <w:rsid w:val="00E9732A"/>
    <w:rsid w:val="00E97782"/>
    <w:rsid w:val="00E97968"/>
    <w:rsid w:val="00EA233B"/>
    <w:rsid w:val="00EA638D"/>
    <w:rsid w:val="00EA7436"/>
    <w:rsid w:val="00EA7461"/>
    <w:rsid w:val="00EB0BB1"/>
    <w:rsid w:val="00EB1397"/>
    <w:rsid w:val="00EB269A"/>
    <w:rsid w:val="00EB3F88"/>
    <w:rsid w:val="00EB3FED"/>
    <w:rsid w:val="00EB60F7"/>
    <w:rsid w:val="00EB6859"/>
    <w:rsid w:val="00EC0D8E"/>
    <w:rsid w:val="00EC3BE8"/>
    <w:rsid w:val="00EC4178"/>
    <w:rsid w:val="00EC435C"/>
    <w:rsid w:val="00EC4458"/>
    <w:rsid w:val="00EC5C94"/>
    <w:rsid w:val="00ED0938"/>
    <w:rsid w:val="00ED0A6C"/>
    <w:rsid w:val="00ED13E0"/>
    <w:rsid w:val="00ED31FA"/>
    <w:rsid w:val="00ED35BE"/>
    <w:rsid w:val="00ED37DD"/>
    <w:rsid w:val="00ED3A36"/>
    <w:rsid w:val="00ED3BFB"/>
    <w:rsid w:val="00ED3E86"/>
    <w:rsid w:val="00ED4807"/>
    <w:rsid w:val="00ED4E02"/>
    <w:rsid w:val="00ED7620"/>
    <w:rsid w:val="00ED7FD1"/>
    <w:rsid w:val="00EE0518"/>
    <w:rsid w:val="00EE1731"/>
    <w:rsid w:val="00EE29F9"/>
    <w:rsid w:val="00EE2E33"/>
    <w:rsid w:val="00EF04CD"/>
    <w:rsid w:val="00EF43B2"/>
    <w:rsid w:val="00EF60C2"/>
    <w:rsid w:val="00EF6D1C"/>
    <w:rsid w:val="00EF746E"/>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401"/>
    <w:rsid w:val="00F234F3"/>
    <w:rsid w:val="00F237BE"/>
    <w:rsid w:val="00F24568"/>
    <w:rsid w:val="00F26919"/>
    <w:rsid w:val="00F275D1"/>
    <w:rsid w:val="00F30A4D"/>
    <w:rsid w:val="00F34E87"/>
    <w:rsid w:val="00F35CD7"/>
    <w:rsid w:val="00F3658E"/>
    <w:rsid w:val="00F36E04"/>
    <w:rsid w:val="00F41BC0"/>
    <w:rsid w:val="00F42E96"/>
    <w:rsid w:val="00F43EDA"/>
    <w:rsid w:val="00F44795"/>
    <w:rsid w:val="00F472D1"/>
    <w:rsid w:val="00F505F8"/>
    <w:rsid w:val="00F5177E"/>
    <w:rsid w:val="00F54BA7"/>
    <w:rsid w:val="00F5500F"/>
    <w:rsid w:val="00F55F2F"/>
    <w:rsid w:val="00F560E5"/>
    <w:rsid w:val="00F5724B"/>
    <w:rsid w:val="00F5765F"/>
    <w:rsid w:val="00F60AA1"/>
    <w:rsid w:val="00F60AF5"/>
    <w:rsid w:val="00F63C42"/>
    <w:rsid w:val="00F63C93"/>
    <w:rsid w:val="00F63D8B"/>
    <w:rsid w:val="00F6468D"/>
    <w:rsid w:val="00F64D94"/>
    <w:rsid w:val="00F65686"/>
    <w:rsid w:val="00F6718C"/>
    <w:rsid w:val="00F72086"/>
    <w:rsid w:val="00F7435E"/>
    <w:rsid w:val="00F74850"/>
    <w:rsid w:val="00F75C90"/>
    <w:rsid w:val="00F76490"/>
    <w:rsid w:val="00F83C9B"/>
    <w:rsid w:val="00F849F7"/>
    <w:rsid w:val="00F860B8"/>
    <w:rsid w:val="00F866A1"/>
    <w:rsid w:val="00F86C4A"/>
    <w:rsid w:val="00F90F84"/>
    <w:rsid w:val="00F910AC"/>
    <w:rsid w:val="00F9355D"/>
    <w:rsid w:val="00F93910"/>
    <w:rsid w:val="00F9543C"/>
    <w:rsid w:val="00F9681C"/>
    <w:rsid w:val="00F97C9B"/>
    <w:rsid w:val="00FA0EDB"/>
    <w:rsid w:val="00FA1995"/>
    <w:rsid w:val="00FA4F1D"/>
    <w:rsid w:val="00FA60FA"/>
    <w:rsid w:val="00FA65B8"/>
    <w:rsid w:val="00FB0003"/>
    <w:rsid w:val="00FB2B4D"/>
    <w:rsid w:val="00FB2E61"/>
    <w:rsid w:val="00FB3E84"/>
    <w:rsid w:val="00FB53F4"/>
    <w:rsid w:val="00FB7E6A"/>
    <w:rsid w:val="00FC00E7"/>
    <w:rsid w:val="00FC07BD"/>
    <w:rsid w:val="00FC1EBD"/>
    <w:rsid w:val="00FC3626"/>
    <w:rsid w:val="00FC36AA"/>
    <w:rsid w:val="00FC4CB1"/>
    <w:rsid w:val="00FC4F69"/>
    <w:rsid w:val="00FC4F93"/>
    <w:rsid w:val="00FC5C99"/>
    <w:rsid w:val="00FC66F9"/>
    <w:rsid w:val="00FC69DC"/>
    <w:rsid w:val="00FD1B23"/>
    <w:rsid w:val="00FD1B63"/>
    <w:rsid w:val="00FD4CB3"/>
    <w:rsid w:val="00FD4FCB"/>
    <w:rsid w:val="00FD512E"/>
    <w:rsid w:val="00FD5BBA"/>
    <w:rsid w:val="00FD71EC"/>
    <w:rsid w:val="00FE0165"/>
    <w:rsid w:val="00FE0500"/>
    <w:rsid w:val="00FE0B1A"/>
    <w:rsid w:val="00FE10D4"/>
    <w:rsid w:val="00FE5F34"/>
    <w:rsid w:val="00FE6155"/>
    <w:rsid w:val="00FE70EE"/>
    <w:rsid w:val="00FE710B"/>
    <w:rsid w:val="00FF202A"/>
    <w:rsid w:val="00FF3665"/>
    <w:rsid w:val="00FF4DA5"/>
    <w:rsid w:val="00FF51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5F7E1"/>
  <w15:docId w15:val="{A60BE768-5EE9-4A79-BA83-AC88AC8A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uiPriority w:val="1"/>
    <w:qFormat/>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uiPriority w:val="1"/>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Pripombasklic">
    <w:name w:val="annotation reference"/>
    <w:basedOn w:val="Privzetapisavaodstavka"/>
    <w:semiHidden/>
    <w:unhideWhenUsed/>
    <w:rsid w:val="005A75EE"/>
    <w:rPr>
      <w:sz w:val="16"/>
      <w:szCs w:val="16"/>
    </w:rPr>
  </w:style>
  <w:style w:type="paragraph" w:styleId="Pripombabesedilo">
    <w:name w:val="annotation text"/>
    <w:aliases w:val="annotation text"/>
    <w:basedOn w:val="Navaden"/>
    <w:link w:val="PripombabesediloZnak1"/>
    <w:unhideWhenUsed/>
    <w:rsid w:val="005A75EE"/>
    <w:pPr>
      <w:spacing w:line="240" w:lineRule="auto"/>
    </w:pPr>
    <w:rPr>
      <w:szCs w:val="20"/>
    </w:rPr>
  </w:style>
  <w:style w:type="character" w:customStyle="1" w:styleId="PripombabesediloZnak1">
    <w:name w:val="Pripomba – besedilo Znak1"/>
    <w:aliases w:val="annotation text Znak"/>
    <w:basedOn w:val="Privzetapisavaodstavka"/>
    <w:link w:val="Pripombabesedilo"/>
    <w:rsid w:val="005A75EE"/>
    <w:rPr>
      <w:rFonts w:ascii="Arial" w:hAnsi="Arial"/>
      <w:lang w:eastAsia="en-US"/>
    </w:rPr>
  </w:style>
  <w:style w:type="paragraph" w:styleId="Zadevapripombe">
    <w:name w:val="annotation subject"/>
    <w:basedOn w:val="Pripombabesedilo"/>
    <w:next w:val="Pripombabesedilo"/>
    <w:link w:val="ZadevapripombeZnak1"/>
    <w:uiPriority w:val="99"/>
    <w:semiHidden/>
    <w:unhideWhenUsed/>
    <w:rsid w:val="005A75EE"/>
    <w:rPr>
      <w:b/>
      <w:bCs/>
    </w:rPr>
  </w:style>
  <w:style w:type="character" w:customStyle="1" w:styleId="ZadevapripombeZnak1">
    <w:name w:val="Zadeva pripombe Znak1"/>
    <w:basedOn w:val="PripombabesediloZnak1"/>
    <w:link w:val="Zadevapripombe"/>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unhideWhenUsed/>
    <w:rsid w:val="00F01878"/>
    <w:pPr>
      <w:spacing w:after="120" w:line="480" w:lineRule="auto"/>
    </w:pPr>
  </w:style>
  <w:style w:type="character" w:customStyle="1" w:styleId="Telobesedila2Znak">
    <w:name w:val="Telo besedila 2 Znak"/>
    <w:basedOn w:val="Privzetapisavaodstavka"/>
    <w:link w:val="Telobesedila2"/>
    <w:uiPriority w:val="99"/>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 w:type="paragraph" w:styleId="Golobesedilo">
    <w:name w:val="Plain Text"/>
    <w:basedOn w:val="Navaden"/>
    <w:link w:val="GolobesediloZnak"/>
    <w:unhideWhenUsed/>
    <w:rsid w:val="006B1E53"/>
    <w:pPr>
      <w:spacing w:line="240" w:lineRule="auto"/>
      <w:jc w:val="left"/>
    </w:pPr>
    <w:rPr>
      <w:rFonts w:ascii="Courier New" w:eastAsia="Times New Roman" w:hAnsi="Courier New"/>
      <w:szCs w:val="20"/>
    </w:rPr>
  </w:style>
  <w:style w:type="character" w:customStyle="1" w:styleId="GolobesediloZnak">
    <w:name w:val="Golo besedilo Znak"/>
    <w:basedOn w:val="Privzetapisavaodstavka"/>
    <w:link w:val="Golobesedilo"/>
    <w:rsid w:val="006B1E53"/>
    <w:rPr>
      <w:rFonts w:ascii="Courier New" w:eastAsia="Times New Roman" w:hAnsi="Courier New"/>
      <w:lang w:eastAsia="en-US"/>
    </w:rPr>
  </w:style>
  <w:style w:type="paragraph" w:customStyle="1" w:styleId="xmsonormal">
    <w:name w:val="x_msonormal"/>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msolistparagraph">
    <w:name w:val="x_msolistparagraph"/>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0E1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6505126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3175999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2627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85952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8448369">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5216244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51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tools/ecertisearch"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013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71867-1D6F-47F7-9622-A17798D0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1657</TotalTime>
  <Pages>44</Pages>
  <Words>13697</Words>
  <Characters>78078</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91592</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 Savić</cp:lastModifiedBy>
  <cp:revision>114</cp:revision>
  <cp:lastPrinted>2022-12-23T07:28:00Z</cp:lastPrinted>
  <dcterms:created xsi:type="dcterms:W3CDTF">2022-10-27T08:54:00Z</dcterms:created>
  <dcterms:modified xsi:type="dcterms:W3CDTF">2023-01-16T10:39:00Z</dcterms:modified>
</cp:coreProperties>
</file>